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B34B34" w:rsidRDefault="005178B0" w:rsidP="005178B0">
      <w:pPr>
        <w:rPr>
          <w:rFonts w:cs="Arial"/>
          <w:sz w:val="22"/>
        </w:rPr>
      </w:pPr>
    </w:p>
    <w:p w14:paraId="41710E50" w14:textId="77777777" w:rsidR="00BB1E26" w:rsidRPr="00B34B34" w:rsidRDefault="00BB1E26" w:rsidP="005178B0">
      <w:pPr>
        <w:rPr>
          <w:rFonts w:cs="Arial"/>
          <w:sz w:val="22"/>
        </w:rPr>
      </w:pPr>
    </w:p>
    <w:p w14:paraId="293EE509" w14:textId="77777777" w:rsidR="00BB1E26" w:rsidRPr="00B34B34" w:rsidRDefault="00BB1E26" w:rsidP="005178B0">
      <w:pPr>
        <w:rPr>
          <w:rFonts w:cs="Arial"/>
          <w:sz w:val="22"/>
        </w:rPr>
      </w:pPr>
    </w:p>
    <w:p w14:paraId="6CE5592B" w14:textId="77777777" w:rsidR="00BB1E26" w:rsidRPr="00B34B34" w:rsidRDefault="00BB1E26" w:rsidP="005178B0">
      <w:pPr>
        <w:rPr>
          <w:rFonts w:cs="Arial"/>
          <w:sz w:val="22"/>
        </w:rPr>
      </w:pPr>
    </w:p>
    <w:p w14:paraId="698A4A7C" w14:textId="1DC1C55B" w:rsidR="00B11882" w:rsidRPr="00767379" w:rsidRDefault="003D6A73" w:rsidP="003D6A73">
      <w:pPr>
        <w:rPr>
          <w:rFonts w:cs="Arial"/>
          <w:sz w:val="22"/>
          <w:lang w:eastAsia="zh-CN"/>
        </w:rPr>
      </w:pPr>
      <w:r w:rsidRPr="00767379">
        <w:rPr>
          <w:rFonts w:cs="Arial"/>
          <w:sz w:val="22"/>
        </w:rPr>
        <w:t xml:space="preserve">Številka javnega naročila: </w:t>
      </w:r>
      <w:r w:rsidR="00767379" w:rsidRPr="00767379">
        <w:rPr>
          <w:rFonts w:cs="Arial"/>
          <w:sz w:val="22"/>
        </w:rPr>
        <w:t>1.6.3-050-018/2023</w:t>
      </w:r>
    </w:p>
    <w:p w14:paraId="32DE2862" w14:textId="2551B1E7" w:rsidR="00607CC7" w:rsidRPr="00796E6F" w:rsidRDefault="003D6A73" w:rsidP="008F4C36">
      <w:pPr>
        <w:rPr>
          <w:rFonts w:cs="Arial"/>
          <w:sz w:val="22"/>
        </w:rPr>
      </w:pPr>
      <w:r w:rsidRPr="00796E6F">
        <w:rPr>
          <w:rFonts w:cs="Arial"/>
          <w:sz w:val="22"/>
        </w:rPr>
        <w:t>Datum:</w:t>
      </w:r>
      <w:r w:rsidR="009C13E4" w:rsidRPr="00796E6F">
        <w:rPr>
          <w:rFonts w:cs="Arial"/>
          <w:sz w:val="22"/>
        </w:rPr>
        <w:t xml:space="preserve"> </w:t>
      </w:r>
      <w:r w:rsidR="00796E6F" w:rsidRPr="00796E6F">
        <w:rPr>
          <w:rFonts w:cs="Arial"/>
          <w:sz w:val="22"/>
        </w:rPr>
        <w:t>1</w:t>
      </w:r>
      <w:r w:rsidR="003C6E78">
        <w:rPr>
          <w:rFonts w:cs="Arial"/>
          <w:sz w:val="22"/>
        </w:rPr>
        <w:t>8</w:t>
      </w:r>
      <w:r w:rsidR="00796E6F" w:rsidRPr="00796E6F">
        <w:rPr>
          <w:rFonts w:cs="Arial"/>
          <w:sz w:val="22"/>
        </w:rPr>
        <w:t>.10.2023</w:t>
      </w:r>
    </w:p>
    <w:p w14:paraId="05B81D4F" w14:textId="77777777" w:rsidR="008F4C36" w:rsidRPr="00B34B34" w:rsidRDefault="008F4C36" w:rsidP="008F4C36">
      <w:pPr>
        <w:rPr>
          <w:rFonts w:cs="Arial"/>
          <w:b/>
          <w:color w:val="FF0000"/>
          <w:sz w:val="22"/>
        </w:rPr>
      </w:pPr>
    </w:p>
    <w:p w14:paraId="0FC0126B" w14:textId="0656DA52" w:rsidR="00607CC7" w:rsidRPr="00B34B34" w:rsidRDefault="00607CC7" w:rsidP="00607CC7">
      <w:pPr>
        <w:pStyle w:val="Glava"/>
        <w:jc w:val="center"/>
        <w:rPr>
          <w:rFonts w:cs="Arial"/>
          <w:b/>
          <w:sz w:val="22"/>
        </w:rPr>
      </w:pPr>
      <w:r w:rsidRPr="00B34B34">
        <w:rPr>
          <w:rFonts w:cs="Arial"/>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B34B34" w:rsidRDefault="00607CC7" w:rsidP="00607CC7">
      <w:pPr>
        <w:pStyle w:val="Glava"/>
        <w:rPr>
          <w:rFonts w:cs="Arial"/>
          <w:b/>
          <w:sz w:val="22"/>
        </w:rPr>
      </w:pPr>
    </w:p>
    <w:p w14:paraId="52650C2D" w14:textId="78B600AB" w:rsidR="00607CC7" w:rsidRPr="00B34B34" w:rsidRDefault="00607CC7" w:rsidP="00607CC7">
      <w:pPr>
        <w:pStyle w:val="Glava"/>
        <w:rPr>
          <w:rFonts w:cs="Arial"/>
          <w:sz w:val="22"/>
        </w:rPr>
      </w:pPr>
      <w:r w:rsidRPr="00B34B34">
        <w:rPr>
          <w:rFonts w:cs="Arial"/>
          <w:b/>
          <w:bCs/>
          <w:sz w:val="22"/>
        </w:rPr>
        <w:t>Slovenski državni gozdovi</w:t>
      </w:r>
      <w:r w:rsidR="003D6A73" w:rsidRPr="00B34B34">
        <w:rPr>
          <w:rFonts w:cs="Arial"/>
          <w:b/>
          <w:bCs/>
          <w:sz w:val="22"/>
        </w:rPr>
        <w:t>,</w:t>
      </w:r>
      <w:r w:rsidRPr="00B34B34">
        <w:rPr>
          <w:rFonts w:cs="Arial"/>
          <w:b/>
          <w:bCs/>
          <w:sz w:val="22"/>
        </w:rPr>
        <w:t xml:space="preserve"> d.o.o.</w:t>
      </w:r>
      <w:r w:rsidRPr="00B34B34">
        <w:rPr>
          <w:rFonts w:cs="Arial"/>
          <w:sz w:val="22"/>
        </w:rPr>
        <w:t xml:space="preserve"> (SIDG d.o.o.), Rožna ulica 39, 1330 Kočevje, matična številka: 7035845000, ID za DDV: SI75204878, TRR: SI56 0292 2026 1894 466 (dalje: naročnik)</w:t>
      </w:r>
    </w:p>
    <w:p w14:paraId="0990ED72" w14:textId="77777777" w:rsidR="00607CC7" w:rsidRPr="00B34B34" w:rsidRDefault="00607CC7" w:rsidP="00607CC7">
      <w:pPr>
        <w:pStyle w:val="Glava"/>
        <w:rPr>
          <w:rFonts w:cs="Arial"/>
          <w:sz w:val="22"/>
        </w:rPr>
      </w:pPr>
    </w:p>
    <w:p w14:paraId="17F1F2C0" w14:textId="77777777" w:rsidR="00607CC7" w:rsidRPr="00B34B34" w:rsidRDefault="00607CC7" w:rsidP="00607CC7">
      <w:pPr>
        <w:ind w:left="600"/>
        <w:rPr>
          <w:rFonts w:cs="Arial"/>
          <w:sz w:val="22"/>
        </w:rPr>
      </w:pPr>
    </w:p>
    <w:p w14:paraId="37FA7C67" w14:textId="77777777" w:rsidR="00607CC7" w:rsidRPr="00B34B34" w:rsidRDefault="00607CC7" w:rsidP="00607CC7">
      <w:pPr>
        <w:rPr>
          <w:rFonts w:cs="Arial"/>
          <w:sz w:val="22"/>
        </w:rPr>
      </w:pPr>
      <w:r w:rsidRPr="00B34B34">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B34B34" w:rsidRDefault="00607CC7" w:rsidP="00607CC7">
      <w:pPr>
        <w:rPr>
          <w:rFonts w:cs="Arial"/>
          <w:sz w:val="22"/>
        </w:rPr>
      </w:pPr>
    </w:p>
    <w:tbl>
      <w:tblPr>
        <w:tblW w:w="0" w:type="auto"/>
        <w:tblInd w:w="-5" w:type="dxa"/>
        <w:tblLayout w:type="fixed"/>
        <w:tblLook w:val="0000" w:firstRow="0" w:lastRow="0" w:firstColumn="0" w:lastColumn="0" w:noHBand="0" w:noVBand="0"/>
      </w:tblPr>
      <w:tblGrid>
        <w:gridCol w:w="9735"/>
      </w:tblGrid>
      <w:tr w:rsidR="00607CC7" w:rsidRPr="00B34B34"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B34B34" w:rsidRDefault="00607CC7" w:rsidP="00607CC7">
            <w:pPr>
              <w:spacing w:line="240" w:lineRule="auto"/>
              <w:jc w:val="center"/>
              <w:rPr>
                <w:rFonts w:cs="Arial"/>
                <w:sz w:val="32"/>
                <w:szCs w:val="32"/>
              </w:rPr>
            </w:pPr>
            <w:r w:rsidRPr="00B34B34">
              <w:rPr>
                <w:rFonts w:cs="Arial"/>
                <w:b/>
                <w:bCs/>
                <w:sz w:val="32"/>
                <w:szCs w:val="32"/>
              </w:rPr>
              <w:t>DOKUMENTACIJA V ZVEZI Z ODDAJO JAVNEGA NAROČILA – NAVODILA PONUDNIKOM</w:t>
            </w:r>
          </w:p>
        </w:tc>
      </w:tr>
    </w:tbl>
    <w:p w14:paraId="39065308" w14:textId="77777777" w:rsidR="00607CC7" w:rsidRPr="00B34B34" w:rsidRDefault="00607CC7" w:rsidP="00607CC7">
      <w:pPr>
        <w:spacing w:line="360" w:lineRule="auto"/>
        <w:jc w:val="center"/>
        <w:rPr>
          <w:rFonts w:cs="Arial"/>
          <w:sz w:val="22"/>
        </w:rPr>
      </w:pPr>
    </w:p>
    <w:p w14:paraId="34125ED6" w14:textId="77777777" w:rsidR="003A3D4A" w:rsidRPr="00B34B34" w:rsidRDefault="003A3D4A" w:rsidP="003A3D4A">
      <w:pPr>
        <w:spacing w:line="0" w:lineRule="atLeast"/>
        <w:jc w:val="center"/>
        <w:rPr>
          <w:rFonts w:cs="Arial"/>
          <w:sz w:val="22"/>
        </w:rPr>
      </w:pPr>
      <w:r w:rsidRPr="00B34B34">
        <w:rPr>
          <w:rFonts w:cs="Arial"/>
          <w:sz w:val="22"/>
        </w:rPr>
        <w:t xml:space="preserve">za javno naročilo po odprtem postopku  -  40. člen Zakona o javnem naročanju (Uradni list RS, št. 91/15, 14/18, 121/21, 10/22, 74/22, 100/22 ter 28/23; v nadaljevanju: ZJN-3) za blago: </w:t>
      </w:r>
    </w:p>
    <w:p w14:paraId="21AC2D54" w14:textId="77777777" w:rsidR="00607CC7" w:rsidRPr="00B34B34" w:rsidRDefault="00607CC7" w:rsidP="00607CC7">
      <w:pPr>
        <w:spacing w:line="360" w:lineRule="auto"/>
        <w:jc w:val="center"/>
        <w:rPr>
          <w:rFonts w:cs="Arial"/>
          <w:b/>
          <w:sz w:val="24"/>
          <w:szCs w:val="24"/>
        </w:rPr>
      </w:pPr>
    </w:p>
    <w:p w14:paraId="3BF76FF8" w14:textId="52F8AA36" w:rsidR="003969C0" w:rsidRPr="00B34B34" w:rsidRDefault="00591C59" w:rsidP="003969C0">
      <w:pPr>
        <w:jc w:val="center"/>
        <w:rPr>
          <w:rFonts w:cs="Arial"/>
          <w:b/>
          <w:sz w:val="32"/>
          <w:szCs w:val="32"/>
        </w:rPr>
      </w:pPr>
      <w:r w:rsidRPr="00B34B34">
        <w:rPr>
          <w:rFonts w:cs="Arial"/>
          <w:b/>
          <w:sz w:val="32"/>
          <w:szCs w:val="32"/>
        </w:rPr>
        <w:t>»</w:t>
      </w:r>
      <w:bookmarkStart w:id="0" w:name="_Hlk80597559"/>
      <w:r w:rsidR="009923F3" w:rsidRPr="00B34B34">
        <w:rPr>
          <w:rFonts w:cs="Arial"/>
          <w:b/>
          <w:bCs/>
          <w:sz w:val="32"/>
          <w:szCs w:val="32"/>
        </w:rPr>
        <w:t>Nabava</w:t>
      </w:r>
      <w:r w:rsidR="009923F3" w:rsidRPr="00B34B34">
        <w:rPr>
          <w:rFonts w:cs="Arial"/>
          <w:sz w:val="32"/>
          <w:szCs w:val="32"/>
        </w:rPr>
        <w:t xml:space="preserve"> </w:t>
      </w:r>
      <w:r w:rsidR="009923F3" w:rsidRPr="00B34B34">
        <w:rPr>
          <w:rFonts w:cs="Arial"/>
          <w:b/>
          <w:bCs/>
          <w:sz w:val="32"/>
          <w:szCs w:val="32"/>
        </w:rPr>
        <w:t>delovnih oblačil, obutve in osebne varovalne opreme</w:t>
      </w:r>
      <w:bookmarkEnd w:id="0"/>
      <w:r w:rsidRPr="00B34B34">
        <w:rPr>
          <w:rFonts w:cs="Arial"/>
          <w:b/>
          <w:sz w:val="32"/>
          <w:szCs w:val="32"/>
        </w:rPr>
        <w:t>«</w:t>
      </w:r>
    </w:p>
    <w:p w14:paraId="57C597BC" w14:textId="0DC2D5FE" w:rsidR="00607CC7" w:rsidRPr="00B34B34" w:rsidRDefault="003969C0" w:rsidP="003969C0">
      <w:pPr>
        <w:jc w:val="center"/>
        <w:rPr>
          <w:rFonts w:cs="Arial"/>
          <w:sz w:val="32"/>
          <w:szCs w:val="32"/>
        </w:rPr>
      </w:pPr>
      <w:r w:rsidRPr="00B34B34">
        <w:rPr>
          <w:rFonts w:cs="Arial"/>
          <w:b/>
          <w:sz w:val="32"/>
          <w:szCs w:val="32"/>
        </w:rPr>
        <w:t xml:space="preserve">  </w:t>
      </w:r>
      <w:r w:rsidR="00607CC7" w:rsidRPr="00B34B34">
        <w:rPr>
          <w:rFonts w:cs="Arial"/>
          <w:b/>
          <w:sz w:val="32"/>
          <w:szCs w:val="32"/>
        </w:rPr>
        <w:t xml:space="preserve">z oznako pri naročniku </w:t>
      </w:r>
      <w:r w:rsidR="00893D36" w:rsidRPr="00B34B34">
        <w:rPr>
          <w:rFonts w:cs="Arial"/>
          <w:b/>
          <w:sz w:val="32"/>
          <w:szCs w:val="32"/>
        </w:rPr>
        <w:t>OVO</w:t>
      </w:r>
      <w:r w:rsidR="00D550A0" w:rsidRPr="00B34B34">
        <w:rPr>
          <w:rFonts w:cs="Arial"/>
          <w:b/>
          <w:sz w:val="32"/>
          <w:szCs w:val="32"/>
        </w:rPr>
        <w:t xml:space="preserve"> 202</w:t>
      </w:r>
      <w:r w:rsidR="003A3D4A" w:rsidRPr="00B34B34">
        <w:rPr>
          <w:rFonts w:cs="Arial"/>
          <w:b/>
          <w:sz w:val="32"/>
          <w:szCs w:val="32"/>
        </w:rPr>
        <w:t>4</w:t>
      </w:r>
    </w:p>
    <w:p w14:paraId="525ADDB0" w14:textId="77777777" w:rsidR="00607CC7" w:rsidRPr="00B34B34" w:rsidRDefault="00607CC7" w:rsidP="00607CC7">
      <w:pPr>
        <w:jc w:val="center"/>
        <w:rPr>
          <w:rFonts w:cs="Arial"/>
          <w:sz w:val="32"/>
          <w:szCs w:val="32"/>
        </w:rPr>
      </w:pPr>
    </w:p>
    <w:p w14:paraId="3A149560" w14:textId="77777777" w:rsidR="00607CC7" w:rsidRPr="00B34B34" w:rsidRDefault="00607CC7" w:rsidP="00607CC7">
      <w:pPr>
        <w:jc w:val="center"/>
        <w:rPr>
          <w:rFonts w:cs="Arial"/>
          <w:sz w:val="22"/>
        </w:rPr>
      </w:pPr>
    </w:p>
    <w:p w14:paraId="42B368E1" w14:textId="77777777" w:rsidR="00607CC7" w:rsidRPr="00B34B34" w:rsidRDefault="00607CC7" w:rsidP="00607CC7">
      <w:pPr>
        <w:jc w:val="center"/>
        <w:rPr>
          <w:rFonts w:cs="Arial"/>
          <w:sz w:val="22"/>
        </w:rPr>
      </w:pPr>
    </w:p>
    <w:p w14:paraId="77CB53E1" w14:textId="77777777" w:rsidR="00607CC7" w:rsidRPr="00B34B34" w:rsidRDefault="00607CC7" w:rsidP="00607CC7">
      <w:pPr>
        <w:jc w:val="center"/>
        <w:rPr>
          <w:rFonts w:cs="Arial"/>
          <w:sz w:val="24"/>
          <w:szCs w:val="24"/>
        </w:rPr>
      </w:pPr>
    </w:p>
    <w:p w14:paraId="636B9254" w14:textId="77777777" w:rsidR="003A3D4A" w:rsidRPr="00B34B34" w:rsidRDefault="003A3D4A" w:rsidP="00607CC7">
      <w:pPr>
        <w:jc w:val="center"/>
        <w:rPr>
          <w:rFonts w:cs="Arial"/>
          <w:sz w:val="24"/>
          <w:szCs w:val="24"/>
        </w:rPr>
      </w:pPr>
    </w:p>
    <w:p w14:paraId="2445CF11" w14:textId="09FB0A11" w:rsidR="003A3D4A" w:rsidRDefault="003A3D4A" w:rsidP="00607CC7">
      <w:pPr>
        <w:jc w:val="center"/>
        <w:rPr>
          <w:rFonts w:cs="Arial"/>
          <w:sz w:val="24"/>
          <w:szCs w:val="24"/>
        </w:rPr>
      </w:pPr>
    </w:p>
    <w:p w14:paraId="7EBDEFF6" w14:textId="57AB9CA3" w:rsidR="007151EF" w:rsidRDefault="007151EF" w:rsidP="00607CC7">
      <w:pPr>
        <w:jc w:val="center"/>
        <w:rPr>
          <w:rFonts w:cs="Arial"/>
          <w:sz w:val="24"/>
          <w:szCs w:val="24"/>
        </w:rPr>
      </w:pPr>
    </w:p>
    <w:p w14:paraId="6DA5052F" w14:textId="6EC4D275" w:rsidR="007151EF" w:rsidRDefault="007151EF" w:rsidP="00607CC7">
      <w:pPr>
        <w:jc w:val="center"/>
        <w:rPr>
          <w:rFonts w:cs="Arial"/>
          <w:sz w:val="24"/>
          <w:szCs w:val="24"/>
        </w:rPr>
      </w:pPr>
    </w:p>
    <w:p w14:paraId="0FCAD269" w14:textId="77777777" w:rsidR="007151EF" w:rsidRPr="00B34B34" w:rsidRDefault="007151EF" w:rsidP="00607CC7">
      <w:pPr>
        <w:jc w:val="center"/>
        <w:rPr>
          <w:rFonts w:cs="Arial"/>
          <w:sz w:val="24"/>
          <w:szCs w:val="24"/>
        </w:rPr>
      </w:pPr>
    </w:p>
    <w:p w14:paraId="2A920C7C" w14:textId="77777777" w:rsidR="003A3D4A" w:rsidRPr="00B34B34" w:rsidRDefault="003A3D4A" w:rsidP="00607CC7">
      <w:pPr>
        <w:jc w:val="center"/>
        <w:rPr>
          <w:rFonts w:cs="Arial"/>
          <w:sz w:val="24"/>
          <w:szCs w:val="24"/>
        </w:rPr>
      </w:pPr>
    </w:p>
    <w:p w14:paraId="4E5DDE44" w14:textId="38FEFF81" w:rsidR="00607CC7" w:rsidRPr="00F6036E" w:rsidRDefault="00607CC7" w:rsidP="00607CC7">
      <w:pPr>
        <w:spacing w:line="360" w:lineRule="auto"/>
        <w:jc w:val="center"/>
        <w:rPr>
          <w:rFonts w:cs="Arial"/>
          <w:sz w:val="24"/>
          <w:szCs w:val="24"/>
        </w:rPr>
      </w:pPr>
      <w:r w:rsidRPr="00F6036E">
        <w:rPr>
          <w:rFonts w:cs="Arial"/>
          <w:sz w:val="24"/>
          <w:szCs w:val="24"/>
        </w:rPr>
        <w:t>Kočevje,</w:t>
      </w:r>
      <w:r w:rsidR="009A330B" w:rsidRPr="00F6036E">
        <w:rPr>
          <w:rFonts w:cs="Arial"/>
          <w:sz w:val="24"/>
          <w:szCs w:val="24"/>
        </w:rPr>
        <w:t xml:space="preserve"> </w:t>
      </w:r>
      <w:r w:rsidR="00F6036E" w:rsidRPr="00F6036E">
        <w:rPr>
          <w:rFonts w:cs="Arial"/>
          <w:sz w:val="24"/>
          <w:szCs w:val="24"/>
        </w:rPr>
        <w:t>oktober</w:t>
      </w:r>
      <w:r w:rsidR="00893D36" w:rsidRPr="00F6036E">
        <w:rPr>
          <w:rFonts w:cs="Arial"/>
          <w:sz w:val="24"/>
          <w:szCs w:val="24"/>
        </w:rPr>
        <w:t xml:space="preserve"> </w:t>
      </w:r>
      <w:r w:rsidRPr="00F6036E">
        <w:rPr>
          <w:rFonts w:cs="Arial"/>
          <w:sz w:val="24"/>
          <w:szCs w:val="24"/>
        </w:rPr>
        <w:t>202</w:t>
      </w:r>
      <w:r w:rsidR="003A3D4A" w:rsidRPr="00F6036E">
        <w:rPr>
          <w:rFonts w:cs="Arial"/>
          <w:sz w:val="24"/>
          <w:szCs w:val="24"/>
        </w:rPr>
        <w:t>3</w:t>
      </w:r>
    </w:p>
    <w:p w14:paraId="4E124761" w14:textId="77777777" w:rsidR="00990C82" w:rsidRPr="00B34B34" w:rsidRDefault="00990C82" w:rsidP="00152883">
      <w:pPr>
        <w:jc w:val="center"/>
        <w:rPr>
          <w:rFonts w:cs="Arial"/>
          <w:b/>
          <w:sz w:val="22"/>
        </w:rPr>
      </w:pPr>
    </w:p>
    <w:p w14:paraId="3CAF3AD4" w14:textId="77777777" w:rsidR="003969C0" w:rsidRPr="00B34B34" w:rsidRDefault="003969C0" w:rsidP="0077559D">
      <w:pPr>
        <w:rPr>
          <w:rFonts w:cs="Arial"/>
          <w:b/>
          <w:sz w:val="22"/>
        </w:rPr>
      </w:pPr>
    </w:p>
    <w:p w14:paraId="64B0628C" w14:textId="77777777" w:rsidR="003969C0" w:rsidRPr="00B34B34" w:rsidRDefault="003969C0" w:rsidP="0077559D">
      <w:pPr>
        <w:rPr>
          <w:rFonts w:cs="Arial"/>
          <w:b/>
          <w:sz w:val="22"/>
        </w:rPr>
      </w:pPr>
    </w:p>
    <w:p w14:paraId="6F6415A9" w14:textId="77777777" w:rsidR="00ED3DFD" w:rsidRPr="00B34B34" w:rsidRDefault="00ED3DFD" w:rsidP="0077559D">
      <w:pPr>
        <w:rPr>
          <w:rFonts w:cs="Arial"/>
          <w:b/>
          <w:sz w:val="22"/>
        </w:rPr>
      </w:pPr>
    </w:p>
    <w:p w14:paraId="2E493725" w14:textId="4168DFF2" w:rsidR="0077559D" w:rsidRPr="00B34B34" w:rsidRDefault="0077559D" w:rsidP="0077559D">
      <w:pPr>
        <w:rPr>
          <w:rFonts w:cs="Arial"/>
          <w:b/>
          <w:sz w:val="22"/>
        </w:rPr>
      </w:pPr>
      <w:r w:rsidRPr="00B34B34">
        <w:rPr>
          <w:rFonts w:cs="Arial"/>
          <w:b/>
          <w:sz w:val="22"/>
        </w:rPr>
        <w:t>VSEBINA:</w:t>
      </w:r>
    </w:p>
    <w:p w14:paraId="49D5574A" w14:textId="77777777" w:rsidR="0077559D" w:rsidRPr="00B34B34" w:rsidRDefault="0077559D" w:rsidP="0077559D">
      <w:pPr>
        <w:rPr>
          <w:rFonts w:cs="Arial"/>
          <w:sz w:val="22"/>
        </w:rPr>
      </w:pPr>
      <w:r w:rsidRPr="00B34B34">
        <w:rPr>
          <w:rFonts w:cs="Arial"/>
          <w:sz w:val="22"/>
        </w:rPr>
        <w:t xml:space="preserve">Razpisno dokumentacijo sestavljajo: </w:t>
      </w:r>
    </w:p>
    <w:p w14:paraId="18828B5A" w14:textId="77777777" w:rsidR="001D6D1B" w:rsidRPr="00B34B34" w:rsidRDefault="001D6D1B" w:rsidP="0077559D">
      <w:pPr>
        <w:rPr>
          <w:rFonts w:cs="Arial"/>
          <w:sz w:val="22"/>
        </w:rPr>
      </w:pPr>
    </w:p>
    <w:p w14:paraId="689A3D82" w14:textId="72F6BC04" w:rsidR="002141AF" w:rsidRPr="00AB2984" w:rsidRDefault="002141AF" w:rsidP="002141AF">
      <w:pPr>
        <w:pStyle w:val="Odstavekseznama"/>
        <w:numPr>
          <w:ilvl w:val="0"/>
          <w:numId w:val="4"/>
        </w:numPr>
        <w:suppressAutoHyphens/>
        <w:spacing w:line="0" w:lineRule="atLeast"/>
        <w:ind w:left="426"/>
        <w:rPr>
          <w:rFonts w:cs="Arial"/>
          <w:sz w:val="22"/>
        </w:rPr>
      </w:pPr>
      <w:r w:rsidRPr="00AB2984">
        <w:rPr>
          <w:rFonts w:cs="Arial"/>
          <w:sz w:val="22"/>
        </w:rPr>
        <w:t xml:space="preserve">Navodila ponudnikom </w:t>
      </w:r>
    </w:p>
    <w:p w14:paraId="00368065" w14:textId="2F62F29B" w:rsidR="002141AF" w:rsidRPr="00AB2984" w:rsidRDefault="002141AF" w:rsidP="002141AF">
      <w:pPr>
        <w:pStyle w:val="Odstavekseznama"/>
        <w:numPr>
          <w:ilvl w:val="0"/>
          <w:numId w:val="4"/>
        </w:numPr>
        <w:suppressAutoHyphens/>
        <w:spacing w:line="0" w:lineRule="atLeast"/>
        <w:ind w:left="426"/>
        <w:rPr>
          <w:rFonts w:cs="Arial"/>
          <w:sz w:val="22"/>
        </w:rPr>
      </w:pPr>
      <w:r w:rsidRPr="00AB2984">
        <w:rPr>
          <w:rFonts w:cs="Arial"/>
          <w:sz w:val="22"/>
        </w:rPr>
        <w:t xml:space="preserve">obrazec »ESPD« (za vse gospodarske subjekte v ponudbi) </w:t>
      </w:r>
    </w:p>
    <w:p w14:paraId="0201EDD1" w14:textId="4AE08E96" w:rsidR="00497283" w:rsidRPr="00AB2984" w:rsidRDefault="00497283" w:rsidP="002141AF">
      <w:pPr>
        <w:pStyle w:val="Odstavekseznama"/>
        <w:numPr>
          <w:ilvl w:val="0"/>
          <w:numId w:val="4"/>
        </w:numPr>
        <w:suppressAutoHyphens/>
        <w:spacing w:line="0" w:lineRule="atLeast"/>
        <w:ind w:left="426"/>
        <w:rPr>
          <w:rFonts w:cs="Arial"/>
          <w:sz w:val="22"/>
        </w:rPr>
      </w:pPr>
      <w:r w:rsidRPr="00AB2984">
        <w:rPr>
          <w:rFonts w:cs="Arial"/>
          <w:sz w:val="22"/>
        </w:rPr>
        <w:t>Tehnične specifikacije</w:t>
      </w:r>
      <w:r w:rsidR="00EE577E" w:rsidRPr="00AB2984">
        <w:rPr>
          <w:rFonts w:cs="Arial"/>
          <w:sz w:val="22"/>
        </w:rPr>
        <w:t xml:space="preserve"> po sklopih</w:t>
      </w:r>
      <w:r w:rsidR="00390213" w:rsidRPr="00AB2984">
        <w:rPr>
          <w:rFonts w:cs="Arial"/>
          <w:sz w:val="22"/>
        </w:rPr>
        <w:t xml:space="preserve"> (1-7)</w:t>
      </w:r>
    </w:p>
    <w:p w14:paraId="45E83FD7" w14:textId="243D6CE3" w:rsidR="002141AF" w:rsidRPr="00AB2984" w:rsidRDefault="002141AF" w:rsidP="002141AF">
      <w:pPr>
        <w:pStyle w:val="Odstavekseznama"/>
        <w:numPr>
          <w:ilvl w:val="0"/>
          <w:numId w:val="4"/>
        </w:numPr>
        <w:spacing w:line="0" w:lineRule="atLeast"/>
        <w:ind w:left="426"/>
        <w:rPr>
          <w:rFonts w:cs="Arial"/>
          <w:sz w:val="22"/>
        </w:rPr>
      </w:pPr>
      <w:r w:rsidRPr="00AB2984">
        <w:rPr>
          <w:rFonts w:cs="Arial"/>
          <w:sz w:val="22"/>
        </w:rPr>
        <w:t>obrazec »</w:t>
      </w:r>
      <w:r w:rsidR="001A3B3E" w:rsidRPr="00AB2984">
        <w:rPr>
          <w:rFonts w:cs="Arial"/>
          <w:sz w:val="22"/>
        </w:rPr>
        <w:t xml:space="preserve">Rekapitulacija </w:t>
      </w:r>
      <w:r w:rsidRPr="00AB2984">
        <w:rPr>
          <w:rFonts w:cs="Arial"/>
          <w:sz w:val="22"/>
        </w:rPr>
        <w:t>Predračun</w:t>
      </w:r>
      <w:r w:rsidR="001A3B3E" w:rsidRPr="00AB2984">
        <w:rPr>
          <w:rFonts w:cs="Arial"/>
          <w:sz w:val="22"/>
        </w:rPr>
        <w:t>a</w:t>
      </w:r>
      <w:r w:rsidRPr="00AB2984">
        <w:rPr>
          <w:rFonts w:cs="Arial"/>
          <w:sz w:val="22"/>
        </w:rPr>
        <w:t>« (Word)</w:t>
      </w:r>
    </w:p>
    <w:p w14:paraId="638716B5" w14:textId="2BF41096" w:rsidR="001A3B3E" w:rsidRPr="00AB2984" w:rsidRDefault="001A3B3E" w:rsidP="002141AF">
      <w:pPr>
        <w:pStyle w:val="Odstavekseznama"/>
        <w:numPr>
          <w:ilvl w:val="0"/>
          <w:numId w:val="4"/>
        </w:numPr>
        <w:spacing w:line="0" w:lineRule="atLeast"/>
        <w:ind w:left="426"/>
        <w:rPr>
          <w:rFonts w:cs="Arial"/>
          <w:sz w:val="22"/>
        </w:rPr>
      </w:pPr>
      <w:r w:rsidRPr="00AB2984">
        <w:rPr>
          <w:rFonts w:cs="Arial"/>
          <w:sz w:val="22"/>
        </w:rPr>
        <w:t>obrazec »Predračun« Excel</w:t>
      </w:r>
    </w:p>
    <w:p w14:paraId="79E5E7D5" w14:textId="77777777" w:rsidR="002141AF" w:rsidRPr="00AB2984" w:rsidRDefault="002141AF" w:rsidP="002141AF">
      <w:pPr>
        <w:pStyle w:val="Odstavekseznama"/>
        <w:numPr>
          <w:ilvl w:val="0"/>
          <w:numId w:val="4"/>
        </w:numPr>
        <w:spacing w:line="0" w:lineRule="atLeast"/>
        <w:ind w:left="426"/>
        <w:rPr>
          <w:rFonts w:cs="Arial"/>
          <w:sz w:val="22"/>
        </w:rPr>
      </w:pPr>
      <w:r w:rsidRPr="00AB2984">
        <w:rPr>
          <w:rFonts w:cs="Arial"/>
          <w:sz w:val="22"/>
        </w:rPr>
        <w:t>obrazec »Ponudba«</w:t>
      </w:r>
    </w:p>
    <w:p w14:paraId="03FBBE9C" w14:textId="77777777" w:rsidR="002141AF" w:rsidRPr="00AB2984" w:rsidRDefault="002141AF" w:rsidP="002141AF">
      <w:pPr>
        <w:pStyle w:val="Odstavekseznama"/>
        <w:numPr>
          <w:ilvl w:val="0"/>
          <w:numId w:val="4"/>
        </w:numPr>
        <w:spacing w:line="0" w:lineRule="atLeast"/>
        <w:ind w:left="426"/>
        <w:rPr>
          <w:rFonts w:cs="Arial"/>
          <w:sz w:val="22"/>
        </w:rPr>
      </w:pPr>
      <w:r w:rsidRPr="00AB2984">
        <w:rPr>
          <w:rFonts w:cs="Arial"/>
          <w:sz w:val="22"/>
        </w:rPr>
        <w:t xml:space="preserve">obrazec »Podatki in izjava podizvajalca« </w:t>
      </w:r>
      <w:r w:rsidRPr="00AB2984">
        <w:rPr>
          <w:rFonts w:cs="Arial"/>
          <w:i/>
          <w:iCs/>
          <w:sz w:val="22"/>
        </w:rPr>
        <w:t>(v primeru, če ponudnik nastopa s podizvajalci)</w:t>
      </w:r>
    </w:p>
    <w:p w14:paraId="410F0A21" w14:textId="03C286EA" w:rsidR="002141AF" w:rsidRPr="00AB2984" w:rsidRDefault="002141AF" w:rsidP="007B1042">
      <w:pPr>
        <w:pStyle w:val="Odstavekseznama"/>
        <w:numPr>
          <w:ilvl w:val="0"/>
          <w:numId w:val="4"/>
        </w:numPr>
        <w:spacing w:line="0" w:lineRule="atLeast"/>
        <w:ind w:left="426"/>
        <w:rPr>
          <w:rFonts w:cs="Arial"/>
          <w:sz w:val="22"/>
        </w:rPr>
      </w:pPr>
      <w:r w:rsidRPr="00AB2984">
        <w:rPr>
          <w:rFonts w:cs="Arial"/>
          <w:sz w:val="22"/>
        </w:rPr>
        <w:t>obrazec »</w:t>
      </w:r>
      <w:r w:rsidR="007151EF" w:rsidRPr="00AB2984">
        <w:rPr>
          <w:rFonts w:cs="Arial"/>
          <w:sz w:val="22"/>
        </w:rPr>
        <w:t xml:space="preserve">Vzorec zavarovanja </w:t>
      </w:r>
      <w:r w:rsidRPr="00AB2984">
        <w:rPr>
          <w:rFonts w:cs="Arial"/>
          <w:sz w:val="22"/>
        </w:rPr>
        <w:t>za dobro izvedbo pogodbenih obveznosti«</w:t>
      </w:r>
      <w:r w:rsidR="009923F3" w:rsidRPr="00AB2984">
        <w:rPr>
          <w:rFonts w:cs="Arial"/>
          <w:sz w:val="22"/>
        </w:rPr>
        <w:t xml:space="preserve"> </w:t>
      </w:r>
    </w:p>
    <w:p w14:paraId="7904638F" w14:textId="6C9FE0FB" w:rsidR="002141AF" w:rsidRPr="00AB2984" w:rsidRDefault="002141AF" w:rsidP="002141AF">
      <w:pPr>
        <w:pStyle w:val="Odstavekseznama"/>
        <w:numPr>
          <w:ilvl w:val="0"/>
          <w:numId w:val="4"/>
        </w:numPr>
        <w:spacing w:line="0" w:lineRule="atLeast"/>
        <w:ind w:left="426"/>
        <w:rPr>
          <w:rFonts w:cs="Arial"/>
          <w:sz w:val="22"/>
        </w:rPr>
      </w:pPr>
      <w:r w:rsidRPr="00AB2984">
        <w:rPr>
          <w:rFonts w:cs="Arial"/>
          <w:sz w:val="22"/>
        </w:rPr>
        <w:t xml:space="preserve">vzorec </w:t>
      </w:r>
      <w:r w:rsidR="00680B59" w:rsidRPr="00AB2984">
        <w:rPr>
          <w:rFonts w:cs="Arial"/>
          <w:sz w:val="22"/>
        </w:rPr>
        <w:t xml:space="preserve">Okvirnega sporazuma </w:t>
      </w:r>
      <w:r w:rsidR="00E27EC7" w:rsidRPr="00AB2984">
        <w:rPr>
          <w:rFonts w:cs="Arial"/>
          <w:sz w:val="22"/>
        </w:rPr>
        <w:t xml:space="preserve">št. </w:t>
      </w:r>
      <w:r w:rsidR="009923F3" w:rsidRPr="00AB2984">
        <w:rPr>
          <w:rFonts w:cs="Arial"/>
          <w:sz w:val="22"/>
        </w:rPr>
        <w:t>OVO</w:t>
      </w:r>
      <w:r w:rsidR="00E27EC7" w:rsidRPr="00AB2984">
        <w:rPr>
          <w:rFonts w:cs="Arial"/>
          <w:sz w:val="22"/>
        </w:rPr>
        <w:t xml:space="preserve"> 202</w:t>
      </w:r>
      <w:r w:rsidR="00696FFE" w:rsidRPr="00AB2984">
        <w:rPr>
          <w:rFonts w:cs="Arial"/>
          <w:sz w:val="22"/>
        </w:rPr>
        <w:t>4</w:t>
      </w:r>
      <w:r w:rsidR="00AB2984">
        <w:rPr>
          <w:rFonts w:cs="Arial"/>
          <w:sz w:val="22"/>
        </w:rPr>
        <w:t xml:space="preserve"> ter</w:t>
      </w:r>
    </w:p>
    <w:p w14:paraId="2206CAE8" w14:textId="054F1E5C" w:rsidR="007C14B4" w:rsidRPr="00AB2984" w:rsidRDefault="007C14B4" w:rsidP="002141AF">
      <w:pPr>
        <w:pStyle w:val="Odstavekseznama"/>
        <w:numPr>
          <w:ilvl w:val="0"/>
          <w:numId w:val="4"/>
        </w:numPr>
        <w:spacing w:line="0" w:lineRule="atLeast"/>
        <w:ind w:left="426"/>
        <w:rPr>
          <w:rFonts w:cs="Arial"/>
          <w:sz w:val="22"/>
        </w:rPr>
      </w:pPr>
      <w:r w:rsidRPr="00AB2984">
        <w:rPr>
          <w:rFonts w:cs="Arial"/>
          <w:sz w:val="22"/>
        </w:rPr>
        <w:t xml:space="preserve">Izjava o lastniški strukturi gospodarskega subjekta  </w:t>
      </w:r>
    </w:p>
    <w:p w14:paraId="115C0208" w14:textId="77777777" w:rsidR="0077559D" w:rsidRPr="00AB2984" w:rsidRDefault="0077559D" w:rsidP="0077559D">
      <w:pPr>
        <w:rPr>
          <w:rFonts w:cs="Arial"/>
          <w:b/>
          <w:sz w:val="22"/>
        </w:rPr>
      </w:pPr>
    </w:p>
    <w:p w14:paraId="11C6A63B" w14:textId="77777777" w:rsidR="00990C82" w:rsidRPr="00DB5833" w:rsidRDefault="0077559D" w:rsidP="003132C5">
      <w:pPr>
        <w:pStyle w:val="Odstavekseznama"/>
        <w:numPr>
          <w:ilvl w:val="0"/>
          <w:numId w:val="4"/>
        </w:numPr>
        <w:ind w:left="426"/>
        <w:rPr>
          <w:rFonts w:cs="Arial"/>
          <w:sz w:val="22"/>
        </w:rPr>
      </w:pPr>
      <w:r w:rsidRPr="00DB5833">
        <w:rPr>
          <w:rFonts w:cs="Arial"/>
          <w:sz w:val="22"/>
        </w:rPr>
        <w:br w:type="page"/>
      </w:r>
    </w:p>
    <w:p w14:paraId="0CE3D730" w14:textId="77777777" w:rsidR="0077559D" w:rsidRPr="00B34B34" w:rsidRDefault="0077559D" w:rsidP="00152883">
      <w:pPr>
        <w:jc w:val="center"/>
        <w:rPr>
          <w:rFonts w:cs="Arial"/>
          <w:b/>
          <w:sz w:val="22"/>
        </w:rPr>
      </w:pPr>
    </w:p>
    <w:p w14:paraId="1BC3174B" w14:textId="77777777" w:rsidR="0077559D" w:rsidRPr="00B34B34" w:rsidRDefault="0077559D" w:rsidP="00152883">
      <w:pPr>
        <w:jc w:val="center"/>
        <w:rPr>
          <w:rFonts w:cs="Arial"/>
          <w:b/>
          <w:sz w:val="22"/>
        </w:rPr>
      </w:pPr>
    </w:p>
    <w:p w14:paraId="26615D55" w14:textId="77777777" w:rsidR="0077559D" w:rsidRPr="00B34B34" w:rsidRDefault="0077559D" w:rsidP="00152883">
      <w:pPr>
        <w:jc w:val="center"/>
        <w:rPr>
          <w:rFonts w:cs="Arial"/>
          <w:b/>
          <w:sz w:val="22"/>
        </w:rPr>
      </w:pPr>
    </w:p>
    <w:p w14:paraId="00464B7E" w14:textId="77777777" w:rsidR="0077559D" w:rsidRPr="00B34B34" w:rsidRDefault="0077559D" w:rsidP="00152883">
      <w:pPr>
        <w:jc w:val="center"/>
        <w:rPr>
          <w:rFonts w:cs="Arial"/>
          <w:b/>
          <w:sz w:val="22"/>
        </w:rPr>
      </w:pPr>
    </w:p>
    <w:p w14:paraId="23CACA70" w14:textId="77777777" w:rsidR="0077559D" w:rsidRPr="00B34B34" w:rsidRDefault="0077559D" w:rsidP="00152883">
      <w:pPr>
        <w:jc w:val="center"/>
        <w:rPr>
          <w:rFonts w:cs="Arial"/>
          <w:b/>
          <w:sz w:val="22"/>
        </w:rPr>
      </w:pPr>
    </w:p>
    <w:p w14:paraId="35C4DDDE" w14:textId="77777777" w:rsidR="0077559D" w:rsidRPr="00B34B34" w:rsidRDefault="0077559D" w:rsidP="00152883">
      <w:pPr>
        <w:jc w:val="center"/>
        <w:rPr>
          <w:rFonts w:cs="Arial"/>
          <w:b/>
          <w:sz w:val="22"/>
        </w:rPr>
      </w:pPr>
    </w:p>
    <w:p w14:paraId="5C8051D5" w14:textId="77777777" w:rsidR="0077559D" w:rsidRPr="00B34B34" w:rsidRDefault="0077559D" w:rsidP="00152883">
      <w:pPr>
        <w:jc w:val="center"/>
        <w:rPr>
          <w:rFonts w:cs="Arial"/>
          <w:b/>
          <w:sz w:val="22"/>
        </w:rPr>
      </w:pPr>
    </w:p>
    <w:p w14:paraId="41D03D75" w14:textId="77777777" w:rsidR="0077559D" w:rsidRPr="00B34B34" w:rsidRDefault="0077559D" w:rsidP="00152883">
      <w:pPr>
        <w:jc w:val="center"/>
        <w:rPr>
          <w:rFonts w:cs="Arial"/>
          <w:b/>
          <w:sz w:val="22"/>
        </w:rPr>
      </w:pPr>
    </w:p>
    <w:p w14:paraId="6CD28C9D" w14:textId="77777777" w:rsidR="0077559D" w:rsidRPr="00B34B34" w:rsidRDefault="0077559D" w:rsidP="00152883">
      <w:pPr>
        <w:jc w:val="center"/>
        <w:rPr>
          <w:rFonts w:cs="Arial"/>
          <w:b/>
          <w:sz w:val="22"/>
        </w:rPr>
      </w:pPr>
    </w:p>
    <w:p w14:paraId="64695E71" w14:textId="77777777" w:rsidR="0077559D" w:rsidRPr="00B34B34" w:rsidRDefault="0077559D" w:rsidP="00152883">
      <w:pPr>
        <w:jc w:val="center"/>
        <w:rPr>
          <w:rFonts w:cs="Arial"/>
          <w:b/>
          <w:sz w:val="22"/>
        </w:rPr>
      </w:pPr>
    </w:p>
    <w:p w14:paraId="3958F52F" w14:textId="77777777" w:rsidR="0077559D" w:rsidRPr="00B34B34" w:rsidRDefault="0077559D" w:rsidP="00152883">
      <w:pPr>
        <w:jc w:val="center"/>
        <w:rPr>
          <w:rFonts w:cs="Arial"/>
          <w:b/>
          <w:sz w:val="22"/>
        </w:rPr>
      </w:pPr>
    </w:p>
    <w:p w14:paraId="24C2E7A3" w14:textId="77777777" w:rsidR="0077559D" w:rsidRPr="00B34B34" w:rsidRDefault="0077559D" w:rsidP="00152883">
      <w:pPr>
        <w:jc w:val="center"/>
        <w:rPr>
          <w:rFonts w:cs="Arial"/>
          <w:b/>
          <w:sz w:val="22"/>
        </w:rPr>
      </w:pPr>
    </w:p>
    <w:p w14:paraId="643D30B4" w14:textId="77777777" w:rsidR="0077559D" w:rsidRPr="00B34B34" w:rsidRDefault="0077559D" w:rsidP="00152883">
      <w:pPr>
        <w:jc w:val="center"/>
        <w:rPr>
          <w:rFonts w:cs="Arial"/>
          <w:b/>
          <w:sz w:val="22"/>
        </w:rPr>
      </w:pPr>
    </w:p>
    <w:p w14:paraId="1A825717" w14:textId="77777777" w:rsidR="0077559D" w:rsidRPr="00B34B34" w:rsidRDefault="0077559D" w:rsidP="00152883">
      <w:pPr>
        <w:jc w:val="center"/>
        <w:rPr>
          <w:rFonts w:cs="Arial"/>
          <w:b/>
          <w:sz w:val="22"/>
        </w:rPr>
      </w:pPr>
    </w:p>
    <w:p w14:paraId="1553BDD6" w14:textId="77777777" w:rsidR="00990C82" w:rsidRPr="00B34B34" w:rsidRDefault="00990C82" w:rsidP="00152883">
      <w:pPr>
        <w:jc w:val="center"/>
        <w:rPr>
          <w:rFonts w:cs="Arial"/>
          <w:b/>
          <w:sz w:val="36"/>
          <w:szCs w:val="36"/>
        </w:rPr>
      </w:pPr>
    </w:p>
    <w:p w14:paraId="48A68239" w14:textId="0DD713B0" w:rsidR="00990C82" w:rsidRPr="00B34B34" w:rsidRDefault="005248A5" w:rsidP="00152883">
      <w:pPr>
        <w:jc w:val="center"/>
        <w:rPr>
          <w:rFonts w:cs="Arial"/>
          <w:b/>
          <w:sz w:val="36"/>
          <w:szCs w:val="36"/>
        </w:rPr>
      </w:pPr>
      <w:r w:rsidRPr="00B34B34">
        <w:rPr>
          <w:rFonts w:cs="Arial"/>
          <w:b/>
          <w:sz w:val="36"/>
          <w:szCs w:val="36"/>
        </w:rPr>
        <w:t>RAZPISNA DOKUMENTACIJA</w:t>
      </w:r>
    </w:p>
    <w:p w14:paraId="734D71F0" w14:textId="3261253C" w:rsidR="00BB1E26" w:rsidRPr="00B34B34" w:rsidRDefault="00152883" w:rsidP="00307F19">
      <w:pPr>
        <w:jc w:val="center"/>
        <w:rPr>
          <w:rFonts w:cs="Arial"/>
          <w:sz w:val="36"/>
          <w:szCs w:val="36"/>
        </w:rPr>
      </w:pPr>
      <w:r w:rsidRPr="00B34B34">
        <w:rPr>
          <w:rFonts w:cs="Arial"/>
          <w:b/>
          <w:sz w:val="36"/>
          <w:szCs w:val="36"/>
        </w:rPr>
        <w:t>NAVODIL</w:t>
      </w:r>
      <w:r w:rsidR="00270A35" w:rsidRPr="00B34B34">
        <w:rPr>
          <w:rFonts w:cs="Arial"/>
          <w:b/>
          <w:sz w:val="36"/>
          <w:szCs w:val="36"/>
        </w:rPr>
        <w:t>A</w:t>
      </w:r>
      <w:r w:rsidRPr="00B34B34">
        <w:rPr>
          <w:rFonts w:cs="Arial"/>
          <w:b/>
          <w:sz w:val="36"/>
          <w:szCs w:val="36"/>
        </w:rPr>
        <w:t xml:space="preserve"> PONUDNIKOM </w:t>
      </w:r>
    </w:p>
    <w:p w14:paraId="7D18E6DD" w14:textId="77777777" w:rsidR="00BB1E26" w:rsidRPr="00B34B34" w:rsidRDefault="00BB1E26" w:rsidP="005178B0">
      <w:pPr>
        <w:rPr>
          <w:rFonts w:cs="Arial"/>
          <w:sz w:val="36"/>
          <w:szCs w:val="36"/>
        </w:rPr>
      </w:pPr>
    </w:p>
    <w:p w14:paraId="3F5DB508" w14:textId="77777777" w:rsidR="00BB1E26" w:rsidRPr="00B34B34" w:rsidRDefault="00BB1E26" w:rsidP="005178B0">
      <w:pPr>
        <w:rPr>
          <w:rFonts w:cs="Arial"/>
          <w:sz w:val="36"/>
          <w:szCs w:val="36"/>
        </w:rPr>
      </w:pPr>
    </w:p>
    <w:p w14:paraId="08F6BA6B" w14:textId="77777777" w:rsidR="00BB1E26" w:rsidRPr="00B34B34" w:rsidRDefault="00BB1E26" w:rsidP="005178B0">
      <w:pPr>
        <w:rPr>
          <w:rFonts w:cs="Arial"/>
          <w:sz w:val="22"/>
        </w:rPr>
      </w:pPr>
    </w:p>
    <w:p w14:paraId="7C5A4B6C" w14:textId="77777777" w:rsidR="00BB1E26" w:rsidRPr="00B34B34" w:rsidRDefault="00BB1E26" w:rsidP="005178B0">
      <w:pPr>
        <w:rPr>
          <w:rFonts w:cs="Arial"/>
          <w:sz w:val="22"/>
        </w:rPr>
      </w:pPr>
    </w:p>
    <w:p w14:paraId="2F0C630D" w14:textId="77777777" w:rsidR="00BB1E26" w:rsidRPr="00B34B34" w:rsidRDefault="00BB1E26" w:rsidP="005178B0">
      <w:pPr>
        <w:rPr>
          <w:rFonts w:cs="Arial"/>
          <w:sz w:val="22"/>
        </w:rPr>
      </w:pPr>
    </w:p>
    <w:p w14:paraId="0940A418" w14:textId="77777777" w:rsidR="00BB1E26" w:rsidRPr="00B34B34" w:rsidRDefault="00BB1E26" w:rsidP="005178B0">
      <w:pPr>
        <w:rPr>
          <w:rFonts w:cs="Arial"/>
          <w:sz w:val="22"/>
        </w:rPr>
      </w:pPr>
    </w:p>
    <w:p w14:paraId="0FE3F34E" w14:textId="77777777" w:rsidR="00BB1E26" w:rsidRPr="00B34B34" w:rsidRDefault="00BB1E26" w:rsidP="005178B0">
      <w:pPr>
        <w:rPr>
          <w:rFonts w:cs="Arial"/>
          <w:sz w:val="22"/>
        </w:rPr>
      </w:pPr>
    </w:p>
    <w:p w14:paraId="36F9AEDC" w14:textId="77777777" w:rsidR="00BB1E26" w:rsidRPr="00B34B34" w:rsidRDefault="00BB1E26" w:rsidP="005178B0">
      <w:pPr>
        <w:rPr>
          <w:rFonts w:cs="Arial"/>
          <w:sz w:val="22"/>
        </w:rPr>
      </w:pPr>
    </w:p>
    <w:p w14:paraId="23B5F841" w14:textId="77777777" w:rsidR="00BB1E26" w:rsidRPr="00B34B34" w:rsidRDefault="00BB1E26" w:rsidP="005178B0">
      <w:pPr>
        <w:rPr>
          <w:rFonts w:cs="Arial"/>
          <w:sz w:val="22"/>
        </w:rPr>
      </w:pPr>
    </w:p>
    <w:p w14:paraId="17019049" w14:textId="77777777" w:rsidR="00BB1E26" w:rsidRPr="00B34B34" w:rsidRDefault="00BB1E26" w:rsidP="005178B0">
      <w:pPr>
        <w:rPr>
          <w:rFonts w:cs="Arial"/>
          <w:sz w:val="22"/>
        </w:rPr>
      </w:pPr>
    </w:p>
    <w:p w14:paraId="3208FC9D" w14:textId="77777777" w:rsidR="00BB1E26" w:rsidRPr="00B34B34" w:rsidRDefault="00BB1E26" w:rsidP="005178B0">
      <w:pPr>
        <w:rPr>
          <w:rFonts w:cs="Arial"/>
          <w:sz w:val="22"/>
        </w:rPr>
      </w:pPr>
    </w:p>
    <w:p w14:paraId="1DCFE070" w14:textId="77777777" w:rsidR="00BB1E26" w:rsidRPr="00B34B34" w:rsidRDefault="00BB1E26" w:rsidP="005178B0">
      <w:pPr>
        <w:rPr>
          <w:rFonts w:cs="Arial"/>
          <w:sz w:val="22"/>
        </w:rPr>
      </w:pPr>
    </w:p>
    <w:p w14:paraId="4AE1F484" w14:textId="77777777" w:rsidR="00BB1E26" w:rsidRPr="00B34B34" w:rsidRDefault="00BB1E26" w:rsidP="005178B0">
      <w:pPr>
        <w:rPr>
          <w:rFonts w:cs="Arial"/>
          <w:sz w:val="22"/>
        </w:rPr>
      </w:pPr>
    </w:p>
    <w:p w14:paraId="596E3EE6" w14:textId="77777777" w:rsidR="00BB1E26" w:rsidRPr="00B34B34" w:rsidRDefault="00BB1E26" w:rsidP="005178B0">
      <w:pPr>
        <w:rPr>
          <w:rFonts w:cs="Arial"/>
          <w:sz w:val="22"/>
        </w:rPr>
      </w:pPr>
    </w:p>
    <w:p w14:paraId="756FDA50" w14:textId="77777777" w:rsidR="005A4097" w:rsidRPr="00B34B34" w:rsidRDefault="005A4097" w:rsidP="005178B0">
      <w:pPr>
        <w:rPr>
          <w:rFonts w:cs="Arial"/>
          <w:sz w:val="22"/>
        </w:rPr>
      </w:pPr>
    </w:p>
    <w:p w14:paraId="5F172A51" w14:textId="77777777" w:rsidR="005A4097" w:rsidRPr="00B34B34" w:rsidRDefault="005A4097" w:rsidP="005178B0">
      <w:pPr>
        <w:rPr>
          <w:rFonts w:cs="Arial"/>
          <w:sz w:val="22"/>
        </w:rPr>
      </w:pPr>
    </w:p>
    <w:p w14:paraId="16BF5DFD" w14:textId="77777777" w:rsidR="005A4097" w:rsidRPr="00B34B34" w:rsidRDefault="005A4097" w:rsidP="005178B0">
      <w:pPr>
        <w:rPr>
          <w:rFonts w:cs="Arial"/>
          <w:sz w:val="22"/>
        </w:rPr>
      </w:pPr>
    </w:p>
    <w:p w14:paraId="4685705A" w14:textId="77777777" w:rsidR="005A4097" w:rsidRPr="00B34B34" w:rsidRDefault="005A4097" w:rsidP="005178B0">
      <w:pPr>
        <w:rPr>
          <w:rFonts w:cs="Arial"/>
          <w:sz w:val="22"/>
        </w:rPr>
      </w:pPr>
    </w:p>
    <w:p w14:paraId="08340471" w14:textId="77777777" w:rsidR="005A4097" w:rsidRPr="00B34B34" w:rsidRDefault="005A4097" w:rsidP="005178B0">
      <w:pPr>
        <w:rPr>
          <w:rFonts w:cs="Arial"/>
          <w:sz w:val="22"/>
        </w:rPr>
      </w:pPr>
    </w:p>
    <w:p w14:paraId="4E9B0B10" w14:textId="77777777" w:rsidR="005A4097" w:rsidRPr="00B34B34" w:rsidRDefault="005A4097" w:rsidP="005178B0">
      <w:pPr>
        <w:rPr>
          <w:rFonts w:cs="Arial"/>
          <w:sz w:val="22"/>
        </w:rPr>
      </w:pPr>
    </w:p>
    <w:p w14:paraId="2D043E81" w14:textId="77777777" w:rsidR="005A4097" w:rsidRPr="00B34B34" w:rsidRDefault="005A4097" w:rsidP="005178B0">
      <w:pPr>
        <w:rPr>
          <w:rFonts w:cs="Arial"/>
          <w:sz w:val="22"/>
        </w:rPr>
      </w:pPr>
    </w:p>
    <w:p w14:paraId="16DE9E9A" w14:textId="77777777" w:rsidR="00BB1E26" w:rsidRPr="00B34B34" w:rsidRDefault="00BB1E26" w:rsidP="005178B0">
      <w:pPr>
        <w:rPr>
          <w:rFonts w:cs="Arial"/>
          <w:sz w:val="22"/>
        </w:rPr>
      </w:pPr>
    </w:p>
    <w:p w14:paraId="75773536" w14:textId="77777777" w:rsidR="00D65E75" w:rsidRPr="00B34B34" w:rsidRDefault="00354169" w:rsidP="001F614F">
      <w:pPr>
        <w:pStyle w:val="NaslovTOC"/>
        <w:spacing w:before="0"/>
        <w:rPr>
          <w:rFonts w:ascii="Arial" w:hAnsi="Arial" w:cs="Arial"/>
          <w:b w:val="0"/>
          <w:color w:val="auto"/>
          <w:sz w:val="22"/>
          <w:szCs w:val="22"/>
        </w:rPr>
      </w:pPr>
      <w:bookmarkStart w:id="1" w:name="_Toc336851729"/>
      <w:r w:rsidRPr="00B34B34">
        <w:rPr>
          <w:rFonts w:ascii="Arial" w:hAnsi="Arial" w:cs="Arial"/>
          <w:b w:val="0"/>
          <w:color w:val="auto"/>
          <w:sz w:val="22"/>
          <w:szCs w:val="22"/>
        </w:rPr>
        <w:br w:type="page"/>
      </w:r>
      <w:r w:rsidR="009B3F0C" w:rsidRPr="00B34B34">
        <w:rPr>
          <w:rFonts w:ascii="Arial" w:hAnsi="Arial" w:cs="Arial"/>
          <w:b w:val="0"/>
          <w:color w:val="auto"/>
          <w:sz w:val="22"/>
          <w:szCs w:val="22"/>
        </w:rPr>
        <w:lastRenderedPageBreak/>
        <w:t>KAZALO</w:t>
      </w:r>
    </w:p>
    <w:p w14:paraId="2BD327C4" w14:textId="09B9287C" w:rsidR="00A56A8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34B34">
        <w:rPr>
          <w:rFonts w:ascii="Arial" w:hAnsi="Arial" w:cs="Arial"/>
          <w:b w:val="0"/>
          <w:sz w:val="22"/>
          <w:szCs w:val="22"/>
        </w:rPr>
        <w:fldChar w:fldCharType="begin"/>
      </w:r>
      <w:r w:rsidRPr="00B34B34">
        <w:rPr>
          <w:rFonts w:ascii="Arial" w:hAnsi="Arial" w:cs="Arial"/>
          <w:b w:val="0"/>
          <w:sz w:val="22"/>
          <w:szCs w:val="22"/>
        </w:rPr>
        <w:instrText xml:space="preserve"> TOC \o "1-5" \h \z \u </w:instrText>
      </w:r>
      <w:r w:rsidRPr="00B34B34">
        <w:rPr>
          <w:rFonts w:ascii="Arial" w:hAnsi="Arial" w:cs="Arial"/>
          <w:b w:val="0"/>
          <w:sz w:val="22"/>
          <w:szCs w:val="22"/>
        </w:rPr>
        <w:fldChar w:fldCharType="separate"/>
      </w:r>
      <w:hyperlink w:anchor="_Toc148082486" w:history="1">
        <w:r w:rsidR="00A56A8B" w:rsidRPr="00685597">
          <w:rPr>
            <w:rStyle w:val="Hiperpovezava"/>
            <w:rFonts w:cs="Arial"/>
            <w:noProof/>
          </w:rPr>
          <w:t>1.</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NAROČNIK</w:t>
        </w:r>
        <w:r w:rsidR="00A56A8B">
          <w:rPr>
            <w:noProof/>
            <w:webHidden/>
          </w:rPr>
          <w:tab/>
        </w:r>
        <w:r w:rsidR="00A56A8B">
          <w:rPr>
            <w:noProof/>
            <w:webHidden/>
          </w:rPr>
          <w:fldChar w:fldCharType="begin"/>
        </w:r>
        <w:r w:rsidR="00A56A8B">
          <w:rPr>
            <w:noProof/>
            <w:webHidden/>
          </w:rPr>
          <w:instrText xml:space="preserve"> PAGEREF _Toc148082486 \h </w:instrText>
        </w:r>
        <w:r w:rsidR="00A56A8B">
          <w:rPr>
            <w:noProof/>
            <w:webHidden/>
          </w:rPr>
        </w:r>
        <w:r w:rsidR="00A56A8B">
          <w:rPr>
            <w:noProof/>
            <w:webHidden/>
          </w:rPr>
          <w:fldChar w:fldCharType="separate"/>
        </w:r>
        <w:r w:rsidR="00A56A8B">
          <w:rPr>
            <w:noProof/>
            <w:webHidden/>
          </w:rPr>
          <w:t>5</w:t>
        </w:r>
        <w:r w:rsidR="00A56A8B">
          <w:rPr>
            <w:noProof/>
            <w:webHidden/>
          </w:rPr>
          <w:fldChar w:fldCharType="end"/>
        </w:r>
      </w:hyperlink>
    </w:p>
    <w:p w14:paraId="5EA95B59" w14:textId="6591B674"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87" w:history="1">
        <w:r w:rsidR="00A56A8B" w:rsidRPr="00685597">
          <w:rPr>
            <w:rStyle w:val="Hiperpovezava"/>
            <w:rFonts w:cs="Arial"/>
            <w:noProof/>
          </w:rPr>
          <w:t>2.</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OZNAKA IN PREDMET JAVNEGA NAROČILA</w:t>
        </w:r>
        <w:r w:rsidR="00A56A8B">
          <w:rPr>
            <w:noProof/>
            <w:webHidden/>
          </w:rPr>
          <w:tab/>
        </w:r>
        <w:r w:rsidR="00A56A8B">
          <w:rPr>
            <w:noProof/>
            <w:webHidden/>
          </w:rPr>
          <w:fldChar w:fldCharType="begin"/>
        </w:r>
        <w:r w:rsidR="00A56A8B">
          <w:rPr>
            <w:noProof/>
            <w:webHidden/>
          </w:rPr>
          <w:instrText xml:space="preserve"> PAGEREF _Toc148082487 \h </w:instrText>
        </w:r>
        <w:r w:rsidR="00A56A8B">
          <w:rPr>
            <w:noProof/>
            <w:webHidden/>
          </w:rPr>
        </w:r>
        <w:r w:rsidR="00A56A8B">
          <w:rPr>
            <w:noProof/>
            <w:webHidden/>
          </w:rPr>
          <w:fldChar w:fldCharType="separate"/>
        </w:r>
        <w:r w:rsidR="00A56A8B">
          <w:rPr>
            <w:noProof/>
            <w:webHidden/>
          </w:rPr>
          <w:t>5</w:t>
        </w:r>
        <w:r w:rsidR="00A56A8B">
          <w:rPr>
            <w:noProof/>
            <w:webHidden/>
          </w:rPr>
          <w:fldChar w:fldCharType="end"/>
        </w:r>
      </w:hyperlink>
    </w:p>
    <w:p w14:paraId="22225AAC" w14:textId="6C2180C6"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88" w:history="1">
        <w:r w:rsidR="00A56A8B" w:rsidRPr="00685597">
          <w:rPr>
            <w:rStyle w:val="Hiperpovezava"/>
            <w:rFonts w:cs="Arial"/>
            <w:noProof/>
          </w:rPr>
          <w:t>3.</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NAČIN ODDAJE JAVNEGA NAROČILA</w:t>
        </w:r>
        <w:r w:rsidR="00A56A8B">
          <w:rPr>
            <w:noProof/>
            <w:webHidden/>
          </w:rPr>
          <w:tab/>
        </w:r>
        <w:r w:rsidR="00A56A8B">
          <w:rPr>
            <w:noProof/>
            <w:webHidden/>
          </w:rPr>
          <w:fldChar w:fldCharType="begin"/>
        </w:r>
        <w:r w:rsidR="00A56A8B">
          <w:rPr>
            <w:noProof/>
            <w:webHidden/>
          </w:rPr>
          <w:instrText xml:space="preserve"> PAGEREF _Toc148082488 \h </w:instrText>
        </w:r>
        <w:r w:rsidR="00A56A8B">
          <w:rPr>
            <w:noProof/>
            <w:webHidden/>
          </w:rPr>
        </w:r>
        <w:r w:rsidR="00A56A8B">
          <w:rPr>
            <w:noProof/>
            <w:webHidden/>
          </w:rPr>
          <w:fldChar w:fldCharType="separate"/>
        </w:r>
        <w:r w:rsidR="00A56A8B">
          <w:rPr>
            <w:noProof/>
            <w:webHidden/>
          </w:rPr>
          <w:t>6</w:t>
        </w:r>
        <w:r w:rsidR="00A56A8B">
          <w:rPr>
            <w:noProof/>
            <w:webHidden/>
          </w:rPr>
          <w:fldChar w:fldCharType="end"/>
        </w:r>
      </w:hyperlink>
    </w:p>
    <w:p w14:paraId="1AFD3D32" w14:textId="3CB30A89"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89" w:history="1">
        <w:r w:rsidR="00A56A8B" w:rsidRPr="00685597">
          <w:rPr>
            <w:rStyle w:val="Hiperpovezava"/>
            <w:rFonts w:cs="Arial"/>
            <w:noProof/>
          </w:rPr>
          <w:t>4.</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rOK IN NAČIN PREDLOŽITVE PONUDBE</w:t>
        </w:r>
        <w:r w:rsidR="00A56A8B">
          <w:rPr>
            <w:noProof/>
            <w:webHidden/>
          </w:rPr>
          <w:tab/>
        </w:r>
        <w:r w:rsidR="00A56A8B">
          <w:rPr>
            <w:noProof/>
            <w:webHidden/>
          </w:rPr>
          <w:fldChar w:fldCharType="begin"/>
        </w:r>
        <w:r w:rsidR="00A56A8B">
          <w:rPr>
            <w:noProof/>
            <w:webHidden/>
          </w:rPr>
          <w:instrText xml:space="preserve"> PAGEREF _Toc148082489 \h </w:instrText>
        </w:r>
        <w:r w:rsidR="00A56A8B">
          <w:rPr>
            <w:noProof/>
            <w:webHidden/>
          </w:rPr>
        </w:r>
        <w:r w:rsidR="00A56A8B">
          <w:rPr>
            <w:noProof/>
            <w:webHidden/>
          </w:rPr>
          <w:fldChar w:fldCharType="separate"/>
        </w:r>
        <w:r w:rsidR="00A56A8B">
          <w:rPr>
            <w:noProof/>
            <w:webHidden/>
          </w:rPr>
          <w:t>6</w:t>
        </w:r>
        <w:r w:rsidR="00A56A8B">
          <w:rPr>
            <w:noProof/>
            <w:webHidden/>
          </w:rPr>
          <w:fldChar w:fldCharType="end"/>
        </w:r>
      </w:hyperlink>
    </w:p>
    <w:p w14:paraId="0021704C" w14:textId="754A02C8"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0" w:history="1">
        <w:r w:rsidR="00A56A8B" w:rsidRPr="00685597">
          <w:rPr>
            <w:rStyle w:val="Hiperpovezava"/>
            <w:rFonts w:cs="Arial"/>
            <w:bCs/>
            <w:noProof/>
          </w:rPr>
          <w:t>4.1</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VZORCI PONUJENIH ARTIKLOV</w:t>
        </w:r>
        <w:r w:rsidR="00A56A8B">
          <w:rPr>
            <w:noProof/>
            <w:webHidden/>
          </w:rPr>
          <w:tab/>
        </w:r>
        <w:r w:rsidR="00A56A8B">
          <w:rPr>
            <w:noProof/>
            <w:webHidden/>
          </w:rPr>
          <w:fldChar w:fldCharType="begin"/>
        </w:r>
        <w:r w:rsidR="00A56A8B">
          <w:rPr>
            <w:noProof/>
            <w:webHidden/>
          </w:rPr>
          <w:instrText xml:space="preserve"> PAGEREF _Toc148082490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1DDDD1E1" w14:textId="02B9E8C2"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91" w:history="1">
        <w:r w:rsidR="00A56A8B" w:rsidRPr="00685597">
          <w:rPr>
            <w:rStyle w:val="Hiperpovezava"/>
            <w:rFonts w:cs="Arial"/>
            <w:noProof/>
          </w:rPr>
          <w:t>5.</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INFORMACIJE V ZVEZI Z ODPIRANJEM PONUDB</w:t>
        </w:r>
        <w:r w:rsidR="00A56A8B">
          <w:rPr>
            <w:noProof/>
            <w:webHidden/>
          </w:rPr>
          <w:tab/>
        </w:r>
        <w:r w:rsidR="00A56A8B">
          <w:rPr>
            <w:noProof/>
            <w:webHidden/>
          </w:rPr>
          <w:fldChar w:fldCharType="begin"/>
        </w:r>
        <w:r w:rsidR="00A56A8B">
          <w:rPr>
            <w:noProof/>
            <w:webHidden/>
          </w:rPr>
          <w:instrText xml:space="preserve"> PAGEREF _Toc148082491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61C9560A" w14:textId="1CA35D1B"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92" w:history="1">
        <w:r w:rsidR="00A56A8B" w:rsidRPr="00685597">
          <w:rPr>
            <w:rStyle w:val="Hiperpovezava"/>
            <w:rFonts w:cs="Arial"/>
            <w:noProof/>
          </w:rPr>
          <w:t>6.</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PRAVNA PODLAGA</w:t>
        </w:r>
        <w:r w:rsidR="00A56A8B">
          <w:rPr>
            <w:noProof/>
            <w:webHidden/>
          </w:rPr>
          <w:tab/>
        </w:r>
        <w:r w:rsidR="00A56A8B">
          <w:rPr>
            <w:noProof/>
            <w:webHidden/>
          </w:rPr>
          <w:fldChar w:fldCharType="begin"/>
        </w:r>
        <w:r w:rsidR="00A56A8B">
          <w:rPr>
            <w:noProof/>
            <w:webHidden/>
          </w:rPr>
          <w:instrText xml:space="preserve"> PAGEREF _Toc148082492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03F6B9CB" w14:textId="64C2C4A8"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93" w:history="1">
        <w:r w:rsidR="00A56A8B" w:rsidRPr="00685597">
          <w:rPr>
            <w:rStyle w:val="Hiperpovezava"/>
            <w:rFonts w:cs="Arial"/>
            <w:noProof/>
          </w:rPr>
          <w:t>7.</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TEMELJNA PRAVILA za dostop, obvestila in pojasnila v zvezi z razpisno dokumentacijo</w:t>
        </w:r>
        <w:r w:rsidR="00A56A8B">
          <w:rPr>
            <w:noProof/>
            <w:webHidden/>
          </w:rPr>
          <w:tab/>
        </w:r>
        <w:r w:rsidR="00A56A8B">
          <w:rPr>
            <w:noProof/>
            <w:webHidden/>
          </w:rPr>
          <w:fldChar w:fldCharType="begin"/>
        </w:r>
        <w:r w:rsidR="00A56A8B">
          <w:rPr>
            <w:noProof/>
            <w:webHidden/>
          </w:rPr>
          <w:instrText xml:space="preserve"> PAGEREF _Toc148082493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2B425366" w14:textId="797FAB43"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4" w:history="1">
        <w:r w:rsidR="00A56A8B" w:rsidRPr="00685597">
          <w:rPr>
            <w:rStyle w:val="Hiperpovezava"/>
            <w:rFonts w:cs="Arial"/>
            <w:bCs/>
            <w:noProof/>
          </w:rPr>
          <w:t>7.1</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dostop do razpisne dokumentacije</w:t>
        </w:r>
        <w:r w:rsidR="00A56A8B">
          <w:rPr>
            <w:noProof/>
            <w:webHidden/>
          </w:rPr>
          <w:tab/>
        </w:r>
        <w:r w:rsidR="00A56A8B">
          <w:rPr>
            <w:noProof/>
            <w:webHidden/>
          </w:rPr>
          <w:fldChar w:fldCharType="begin"/>
        </w:r>
        <w:r w:rsidR="00A56A8B">
          <w:rPr>
            <w:noProof/>
            <w:webHidden/>
          </w:rPr>
          <w:instrText xml:space="preserve"> PAGEREF _Toc148082494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2A8641CE" w14:textId="64341050"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5" w:history="1">
        <w:r w:rsidR="00A56A8B" w:rsidRPr="00685597">
          <w:rPr>
            <w:rStyle w:val="Hiperpovezava"/>
            <w:rFonts w:cs="Arial"/>
            <w:bCs/>
            <w:noProof/>
          </w:rPr>
          <w:t>7.2</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obvestila in pojasnila v zvezi z razpisno dokumentacijo</w:t>
        </w:r>
        <w:r w:rsidR="00A56A8B">
          <w:rPr>
            <w:noProof/>
            <w:webHidden/>
          </w:rPr>
          <w:tab/>
        </w:r>
        <w:r w:rsidR="00A56A8B">
          <w:rPr>
            <w:noProof/>
            <w:webHidden/>
          </w:rPr>
          <w:fldChar w:fldCharType="begin"/>
        </w:r>
        <w:r w:rsidR="00A56A8B">
          <w:rPr>
            <w:noProof/>
            <w:webHidden/>
          </w:rPr>
          <w:instrText xml:space="preserve"> PAGEREF _Toc148082495 \h </w:instrText>
        </w:r>
        <w:r w:rsidR="00A56A8B">
          <w:rPr>
            <w:noProof/>
            <w:webHidden/>
          </w:rPr>
        </w:r>
        <w:r w:rsidR="00A56A8B">
          <w:rPr>
            <w:noProof/>
            <w:webHidden/>
          </w:rPr>
          <w:fldChar w:fldCharType="separate"/>
        </w:r>
        <w:r w:rsidR="00A56A8B">
          <w:rPr>
            <w:noProof/>
            <w:webHidden/>
          </w:rPr>
          <w:t>7</w:t>
        </w:r>
        <w:r w:rsidR="00A56A8B">
          <w:rPr>
            <w:noProof/>
            <w:webHidden/>
          </w:rPr>
          <w:fldChar w:fldCharType="end"/>
        </w:r>
      </w:hyperlink>
    </w:p>
    <w:p w14:paraId="7B9735D4" w14:textId="7436D667"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496" w:history="1">
        <w:r w:rsidR="00A56A8B" w:rsidRPr="00685597">
          <w:rPr>
            <w:rStyle w:val="Hiperpovezava"/>
            <w:rFonts w:cs="Arial"/>
            <w:noProof/>
          </w:rPr>
          <w:t>8.</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POGOJI ZA SODELOVANJE IN RAZLOGI ZA IZKLJUČITEV</w:t>
        </w:r>
        <w:r w:rsidR="00A56A8B">
          <w:rPr>
            <w:noProof/>
            <w:webHidden/>
          </w:rPr>
          <w:tab/>
        </w:r>
        <w:r w:rsidR="00A56A8B">
          <w:rPr>
            <w:noProof/>
            <w:webHidden/>
          </w:rPr>
          <w:fldChar w:fldCharType="begin"/>
        </w:r>
        <w:r w:rsidR="00A56A8B">
          <w:rPr>
            <w:noProof/>
            <w:webHidden/>
          </w:rPr>
          <w:instrText xml:space="preserve"> PAGEREF _Toc148082496 \h </w:instrText>
        </w:r>
        <w:r w:rsidR="00A56A8B">
          <w:rPr>
            <w:noProof/>
            <w:webHidden/>
          </w:rPr>
        </w:r>
        <w:r w:rsidR="00A56A8B">
          <w:rPr>
            <w:noProof/>
            <w:webHidden/>
          </w:rPr>
          <w:fldChar w:fldCharType="separate"/>
        </w:r>
        <w:r w:rsidR="00A56A8B">
          <w:rPr>
            <w:noProof/>
            <w:webHidden/>
          </w:rPr>
          <w:t>8</w:t>
        </w:r>
        <w:r w:rsidR="00A56A8B">
          <w:rPr>
            <w:noProof/>
            <w:webHidden/>
          </w:rPr>
          <w:fldChar w:fldCharType="end"/>
        </w:r>
      </w:hyperlink>
    </w:p>
    <w:p w14:paraId="72F8F67B" w14:textId="5CCE1C44"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7" w:history="1">
        <w:r w:rsidR="00A56A8B" w:rsidRPr="00685597">
          <w:rPr>
            <w:rStyle w:val="Hiperpovezava"/>
            <w:rFonts w:cs="Arial"/>
            <w:noProof/>
          </w:rPr>
          <w:t>8.1</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ugotavljanje sposobnosti za sodelovanje v postopku oddaje javnega naročila in dokazila</w:t>
        </w:r>
        <w:r w:rsidR="00A56A8B">
          <w:rPr>
            <w:noProof/>
            <w:webHidden/>
          </w:rPr>
          <w:tab/>
        </w:r>
        <w:r w:rsidR="00A56A8B">
          <w:rPr>
            <w:noProof/>
            <w:webHidden/>
          </w:rPr>
          <w:fldChar w:fldCharType="begin"/>
        </w:r>
        <w:r w:rsidR="00A56A8B">
          <w:rPr>
            <w:noProof/>
            <w:webHidden/>
          </w:rPr>
          <w:instrText xml:space="preserve"> PAGEREF _Toc148082497 \h </w:instrText>
        </w:r>
        <w:r w:rsidR="00A56A8B">
          <w:rPr>
            <w:noProof/>
            <w:webHidden/>
          </w:rPr>
        </w:r>
        <w:r w:rsidR="00A56A8B">
          <w:rPr>
            <w:noProof/>
            <w:webHidden/>
          </w:rPr>
          <w:fldChar w:fldCharType="separate"/>
        </w:r>
        <w:r w:rsidR="00A56A8B">
          <w:rPr>
            <w:noProof/>
            <w:webHidden/>
          </w:rPr>
          <w:t>8</w:t>
        </w:r>
        <w:r w:rsidR="00A56A8B">
          <w:rPr>
            <w:noProof/>
            <w:webHidden/>
          </w:rPr>
          <w:fldChar w:fldCharType="end"/>
        </w:r>
      </w:hyperlink>
    </w:p>
    <w:p w14:paraId="5414BF40" w14:textId="5CA7DF82"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8" w:history="1">
        <w:r w:rsidR="00A56A8B" w:rsidRPr="00685597">
          <w:rPr>
            <w:rStyle w:val="Hiperpovezava"/>
            <w:rFonts w:cs="Arial"/>
            <w:bCs/>
            <w:noProof/>
          </w:rPr>
          <w:t>8.2</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Razlogi za izključitev</w:t>
        </w:r>
        <w:r w:rsidR="00A56A8B">
          <w:rPr>
            <w:noProof/>
            <w:webHidden/>
          </w:rPr>
          <w:tab/>
        </w:r>
        <w:r w:rsidR="00A56A8B">
          <w:rPr>
            <w:noProof/>
            <w:webHidden/>
          </w:rPr>
          <w:fldChar w:fldCharType="begin"/>
        </w:r>
        <w:r w:rsidR="00A56A8B">
          <w:rPr>
            <w:noProof/>
            <w:webHidden/>
          </w:rPr>
          <w:instrText xml:space="preserve"> PAGEREF _Toc148082498 \h </w:instrText>
        </w:r>
        <w:r w:rsidR="00A56A8B">
          <w:rPr>
            <w:noProof/>
            <w:webHidden/>
          </w:rPr>
        </w:r>
        <w:r w:rsidR="00A56A8B">
          <w:rPr>
            <w:noProof/>
            <w:webHidden/>
          </w:rPr>
          <w:fldChar w:fldCharType="separate"/>
        </w:r>
        <w:r w:rsidR="00A56A8B">
          <w:rPr>
            <w:noProof/>
            <w:webHidden/>
          </w:rPr>
          <w:t>9</w:t>
        </w:r>
        <w:r w:rsidR="00A56A8B">
          <w:rPr>
            <w:noProof/>
            <w:webHidden/>
          </w:rPr>
          <w:fldChar w:fldCharType="end"/>
        </w:r>
      </w:hyperlink>
    </w:p>
    <w:p w14:paraId="3AF9C9C0" w14:textId="66CD2C98"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499" w:history="1">
        <w:r w:rsidR="00A56A8B" w:rsidRPr="00685597">
          <w:rPr>
            <w:rStyle w:val="Hiperpovezava"/>
            <w:rFonts w:cs="Arial"/>
            <w:bCs/>
            <w:noProof/>
          </w:rPr>
          <w:t>8.3</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Pogoj za sodelovanje glede ustreznosti za opravljanje poklicne dejavnosti</w:t>
        </w:r>
        <w:r w:rsidR="00A56A8B">
          <w:rPr>
            <w:noProof/>
            <w:webHidden/>
          </w:rPr>
          <w:tab/>
        </w:r>
        <w:r w:rsidR="00A56A8B">
          <w:rPr>
            <w:noProof/>
            <w:webHidden/>
          </w:rPr>
          <w:fldChar w:fldCharType="begin"/>
        </w:r>
        <w:r w:rsidR="00A56A8B">
          <w:rPr>
            <w:noProof/>
            <w:webHidden/>
          </w:rPr>
          <w:instrText xml:space="preserve"> PAGEREF _Toc148082499 \h </w:instrText>
        </w:r>
        <w:r w:rsidR="00A56A8B">
          <w:rPr>
            <w:noProof/>
            <w:webHidden/>
          </w:rPr>
        </w:r>
        <w:r w:rsidR="00A56A8B">
          <w:rPr>
            <w:noProof/>
            <w:webHidden/>
          </w:rPr>
          <w:fldChar w:fldCharType="separate"/>
        </w:r>
        <w:r w:rsidR="00A56A8B">
          <w:rPr>
            <w:noProof/>
            <w:webHidden/>
          </w:rPr>
          <w:t>10</w:t>
        </w:r>
        <w:r w:rsidR="00A56A8B">
          <w:rPr>
            <w:noProof/>
            <w:webHidden/>
          </w:rPr>
          <w:fldChar w:fldCharType="end"/>
        </w:r>
      </w:hyperlink>
    </w:p>
    <w:p w14:paraId="1BBD99E0" w14:textId="717C3E7F"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500" w:history="1">
        <w:r w:rsidR="00A56A8B" w:rsidRPr="00685597">
          <w:rPr>
            <w:rStyle w:val="Hiperpovezava"/>
            <w:rFonts w:cs="Arial"/>
            <w:bCs/>
            <w:noProof/>
          </w:rPr>
          <w:t>8.4</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Pogoj za sodelovanje glede ekonomskega in finančnega položaja</w:t>
        </w:r>
        <w:r w:rsidR="00A56A8B">
          <w:rPr>
            <w:noProof/>
            <w:webHidden/>
          </w:rPr>
          <w:tab/>
        </w:r>
        <w:r w:rsidR="00A56A8B">
          <w:rPr>
            <w:noProof/>
            <w:webHidden/>
          </w:rPr>
          <w:fldChar w:fldCharType="begin"/>
        </w:r>
        <w:r w:rsidR="00A56A8B">
          <w:rPr>
            <w:noProof/>
            <w:webHidden/>
          </w:rPr>
          <w:instrText xml:space="preserve"> PAGEREF _Toc148082500 \h </w:instrText>
        </w:r>
        <w:r w:rsidR="00A56A8B">
          <w:rPr>
            <w:noProof/>
            <w:webHidden/>
          </w:rPr>
        </w:r>
        <w:r w:rsidR="00A56A8B">
          <w:rPr>
            <w:noProof/>
            <w:webHidden/>
          </w:rPr>
          <w:fldChar w:fldCharType="separate"/>
        </w:r>
        <w:r w:rsidR="00A56A8B">
          <w:rPr>
            <w:noProof/>
            <w:webHidden/>
          </w:rPr>
          <w:t>10</w:t>
        </w:r>
        <w:r w:rsidR="00A56A8B">
          <w:rPr>
            <w:noProof/>
            <w:webHidden/>
          </w:rPr>
          <w:fldChar w:fldCharType="end"/>
        </w:r>
      </w:hyperlink>
    </w:p>
    <w:p w14:paraId="53C4F905" w14:textId="6F27EA22"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501" w:history="1">
        <w:r w:rsidR="00A56A8B" w:rsidRPr="00685597">
          <w:rPr>
            <w:rStyle w:val="Hiperpovezava"/>
            <w:rFonts w:cs="Arial"/>
            <w:bCs/>
            <w:noProof/>
          </w:rPr>
          <w:t>8.5</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Drugi pogoji</w:t>
        </w:r>
        <w:r w:rsidR="00A56A8B">
          <w:rPr>
            <w:noProof/>
            <w:webHidden/>
          </w:rPr>
          <w:tab/>
        </w:r>
        <w:r w:rsidR="00A56A8B">
          <w:rPr>
            <w:noProof/>
            <w:webHidden/>
          </w:rPr>
          <w:fldChar w:fldCharType="begin"/>
        </w:r>
        <w:r w:rsidR="00A56A8B">
          <w:rPr>
            <w:noProof/>
            <w:webHidden/>
          </w:rPr>
          <w:instrText xml:space="preserve"> PAGEREF _Toc148082501 \h </w:instrText>
        </w:r>
        <w:r w:rsidR="00A56A8B">
          <w:rPr>
            <w:noProof/>
            <w:webHidden/>
          </w:rPr>
        </w:r>
        <w:r w:rsidR="00A56A8B">
          <w:rPr>
            <w:noProof/>
            <w:webHidden/>
          </w:rPr>
          <w:fldChar w:fldCharType="separate"/>
        </w:r>
        <w:r w:rsidR="00A56A8B">
          <w:rPr>
            <w:noProof/>
            <w:webHidden/>
          </w:rPr>
          <w:t>11</w:t>
        </w:r>
        <w:r w:rsidR="00A56A8B">
          <w:rPr>
            <w:noProof/>
            <w:webHidden/>
          </w:rPr>
          <w:fldChar w:fldCharType="end"/>
        </w:r>
      </w:hyperlink>
    </w:p>
    <w:p w14:paraId="46921C11" w14:textId="329917AA" w:rsidR="00A56A8B" w:rsidRDefault="00CB2D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8082502" w:history="1">
        <w:r w:rsidR="00A56A8B" w:rsidRPr="00685597">
          <w:rPr>
            <w:rStyle w:val="Hiperpovezava"/>
            <w:rFonts w:cs="Arial"/>
            <w:noProof/>
          </w:rPr>
          <w:t>9.</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merilo</w:t>
        </w:r>
        <w:r w:rsidR="00A56A8B">
          <w:rPr>
            <w:noProof/>
            <w:webHidden/>
          </w:rPr>
          <w:tab/>
        </w:r>
        <w:r w:rsidR="00A56A8B">
          <w:rPr>
            <w:noProof/>
            <w:webHidden/>
          </w:rPr>
          <w:fldChar w:fldCharType="begin"/>
        </w:r>
        <w:r w:rsidR="00A56A8B">
          <w:rPr>
            <w:noProof/>
            <w:webHidden/>
          </w:rPr>
          <w:instrText xml:space="preserve"> PAGEREF _Toc148082502 \h </w:instrText>
        </w:r>
        <w:r w:rsidR="00A56A8B">
          <w:rPr>
            <w:noProof/>
            <w:webHidden/>
          </w:rPr>
        </w:r>
        <w:r w:rsidR="00A56A8B">
          <w:rPr>
            <w:noProof/>
            <w:webHidden/>
          </w:rPr>
          <w:fldChar w:fldCharType="separate"/>
        </w:r>
        <w:r w:rsidR="00A56A8B">
          <w:rPr>
            <w:noProof/>
            <w:webHidden/>
          </w:rPr>
          <w:t>11</w:t>
        </w:r>
        <w:r w:rsidR="00A56A8B">
          <w:rPr>
            <w:noProof/>
            <w:webHidden/>
          </w:rPr>
          <w:fldChar w:fldCharType="end"/>
        </w:r>
      </w:hyperlink>
    </w:p>
    <w:p w14:paraId="6E4B9D8D" w14:textId="126FCFEF"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03" w:history="1">
        <w:r w:rsidR="00A56A8B" w:rsidRPr="00685597">
          <w:rPr>
            <w:rStyle w:val="Hiperpovezava"/>
            <w:rFonts w:eastAsia="Times New Roman" w:cs="Arial"/>
            <w:noProof/>
          </w:rPr>
          <w:t>10.</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eastAsia="Times New Roman" w:cs="Arial"/>
            <w:noProof/>
          </w:rPr>
          <w:t>ponudbena dokumentacija</w:t>
        </w:r>
        <w:r w:rsidR="00A56A8B">
          <w:rPr>
            <w:noProof/>
            <w:webHidden/>
          </w:rPr>
          <w:tab/>
        </w:r>
        <w:r w:rsidR="00A56A8B">
          <w:rPr>
            <w:noProof/>
            <w:webHidden/>
          </w:rPr>
          <w:fldChar w:fldCharType="begin"/>
        </w:r>
        <w:r w:rsidR="00A56A8B">
          <w:rPr>
            <w:noProof/>
            <w:webHidden/>
          </w:rPr>
          <w:instrText xml:space="preserve"> PAGEREF _Toc148082503 \h </w:instrText>
        </w:r>
        <w:r w:rsidR="00A56A8B">
          <w:rPr>
            <w:noProof/>
            <w:webHidden/>
          </w:rPr>
        </w:r>
        <w:r w:rsidR="00A56A8B">
          <w:rPr>
            <w:noProof/>
            <w:webHidden/>
          </w:rPr>
          <w:fldChar w:fldCharType="separate"/>
        </w:r>
        <w:r w:rsidR="00A56A8B">
          <w:rPr>
            <w:noProof/>
            <w:webHidden/>
          </w:rPr>
          <w:t>11</w:t>
        </w:r>
        <w:r w:rsidR="00A56A8B">
          <w:rPr>
            <w:noProof/>
            <w:webHidden/>
          </w:rPr>
          <w:fldChar w:fldCharType="end"/>
        </w:r>
      </w:hyperlink>
    </w:p>
    <w:p w14:paraId="65E82135" w14:textId="0238A3F9"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504" w:history="1">
        <w:r w:rsidR="00A56A8B" w:rsidRPr="00685597">
          <w:rPr>
            <w:rStyle w:val="Hiperpovezava"/>
            <w:rFonts w:cs="Arial"/>
            <w:bCs/>
            <w:noProof/>
          </w:rPr>
          <w:t>10.1</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PONUDBA</w:t>
        </w:r>
        <w:r w:rsidR="00A56A8B">
          <w:rPr>
            <w:noProof/>
            <w:webHidden/>
          </w:rPr>
          <w:tab/>
        </w:r>
        <w:r w:rsidR="00A56A8B">
          <w:rPr>
            <w:noProof/>
            <w:webHidden/>
          </w:rPr>
          <w:fldChar w:fldCharType="begin"/>
        </w:r>
        <w:r w:rsidR="00A56A8B">
          <w:rPr>
            <w:noProof/>
            <w:webHidden/>
          </w:rPr>
          <w:instrText xml:space="preserve"> PAGEREF _Toc148082504 \h </w:instrText>
        </w:r>
        <w:r w:rsidR="00A56A8B">
          <w:rPr>
            <w:noProof/>
            <w:webHidden/>
          </w:rPr>
        </w:r>
        <w:r w:rsidR="00A56A8B">
          <w:rPr>
            <w:noProof/>
            <w:webHidden/>
          </w:rPr>
          <w:fldChar w:fldCharType="separate"/>
        </w:r>
        <w:r w:rsidR="00A56A8B">
          <w:rPr>
            <w:noProof/>
            <w:webHidden/>
          </w:rPr>
          <w:t>11</w:t>
        </w:r>
        <w:r w:rsidR="00A56A8B">
          <w:rPr>
            <w:noProof/>
            <w:webHidden/>
          </w:rPr>
          <w:fldChar w:fldCharType="end"/>
        </w:r>
      </w:hyperlink>
    </w:p>
    <w:p w14:paraId="154ED92E" w14:textId="7C51A4AE"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05" w:history="1">
        <w:r w:rsidR="00A56A8B" w:rsidRPr="00685597">
          <w:rPr>
            <w:rStyle w:val="Hiperpovezava"/>
            <w:rFonts w:ascii="Arial" w:hAnsi="Arial" w:cs="Arial"/>
            <w:noProof/>
          </w:rPr>
          <w:t>10.1.1</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Obrazec »ESPD« za vse gospodarske subjekte</w:t>
        </w:r>
        <w:r w:rsidR="00A56A8B">
          <w:rPr>
            <w:noProof/>
            <w:webHidden/>
          </w:rPr>
          <w:tab/>
        </w:r>
        <w:r w:rsidR="00A56A8B">
          <w:rPr>
            <w:noProof/>
            <w:webHidden/>
          </w:rPr>
          <w:fldChar w:fldCharType="begin"/>
        </w:r>
        <w:r w:rsidR="00A56A8B">
          <w:rPr>
            <w:noProof/>
            <w:webHidden/>
          </w:rPr>
          <w:instrText xml:space="preserve"> PAGEREF _Toc148082505 \h </w:instrText>
        </w:r>
        <w:r w:rsidR="00A56A8B">
          <w:rPr>
            <w:noProof/>
            <w:webHidden/>
          </w:rPr>
        </w:r>
        <w:r w:rsidR="00A56A8B">
          <w:rPr>
            <w:noProof/>
            <w:webHidden/>
          </w:rPr>
          <w:fldChar w:fldCharType="separate"/>
        </w:r>
        <w:r w:rsidR="00A56A8B">
          <w:rPr>
            <w:noProof/>
            <w:webHidden/>
          </w:rPr>
          <w:t>12</w:t>
        </w:r>
        <w:r w:rsidR="00A56A8B">
          <w:rPr>
            <w:noProof/>
            <w:webHidden/>
          </w:rPr>
          <w:fldChar w:fldCharType="end"/>
        </w:r>
      </w:hyperlink>
    </w:p>
    <w:p w14:paraId="0CEE74E8" w14:textId="415027F1"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06" w:history="1">
        <w:r w:rsidR="00A56A8B" w:rsidRPr="00685597">
          <w:rPr>
            <w:rStyle w:val="Hiperpovezava"/>
            <w:rFonts w:ascii="Arial" w:hAnsi="Arial" w:cs="Arial"/>
            <w:noProof/>
          </w:rPr>
          <w:t>10.1.2</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Ponudbeni predračun</w:t>
        </w:r>
        <w:r w:rsidR="00A56A8B">
          <w:rPr>
            <w:noProof/>
            <w:webHidden/>
          </w:rPr>
          <w:tab/>
        </w:r>
        <w:r w:rsidR="00A56A8B">
          <w:rPr>
            <w:noProof/>
            <w:webHidden/>
          </w:rPr>
          <w:fldChar w:fldCharType="begin"/>
        </w:r>
        <w:r w:rsidR="00A56A8B">
          <w:rPr>
            <w:noProof/>
            <w:webHidden/>
          </w:rPr>
          <w:instrText xml:space="preserve"> PAGEREF _Toc148082506 \h </w:instrText>
        </w:r>
        <w:r w:rsidR="00A56A8B">
          <w:rPr>
            <w:noProof/>
            <w:webHidden/>
          </w:rPr>
        </w:r>
        <w:r w:rsidR="00A56A8B">
          <w:rPr>
            <w:noProof/>
            <w:webHidden/>
          </w:rPr>
          <w:fldChar w:fldCharType="separate"/>
        </w:r>
        <w:r w:rsidR="00A56A8B">
          <w:rPr>
            <w:noProof/>
            <w:webHidden/>
          </w:rPr>
          <w:t>12</w:t>
        </w:r>
        <w:r w:rsidR="00A56A8B">
          <w:rPr>
            <w:noProof/>
            <w:webHidden/>
          </w:rPr>
          <w:fldChar w:fldCharType="end"/>
        </w:r>
      </w:hyperlink>
    </w:p>
    <w:p w14:paraId="3307AECA" w14:textId="0510A735" w:rsidR="00A56A8B" w:rsidRDefault="00CB2D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082507" w:history="1">
        <w:r w:rsidR="00A56A8B" w:rsidRPr="00685597">
          <w:rPr>
            <w:rStyle w:val="Hiperpovezava"/>
            <w:rFonts w:cs="Arial"/>
            <w:bCs/>
            <w:noProof/>
          </w:rPr>
          <w:t>10.2</w:t>
        </w:r>
        <w:r w:rsidR="00A56A8B">
          <w:rPr>
            <w:rFonts w:asciiTheme="minorHAnsi" w:eastAsiaTheme="minorEastAsia" w:hAnsiTheme="minorHAnsi" w:cstheme="minorBidi"/>
            <w:smallCaps w:val="0"/>
            <w:noProof/>
            <w:sz w:val="22"/>
            <w:szCs w:val="22"/>
            <w:lang w:eastAsia="sl-SI"/>
          </w:rPr>
          <w:tab/>
        </w:r>
        <w:r w:rsidR="00A56A8B" w:rsidRPr="00685597">
          <w:rPr>
            <w:rStyle w:val="Hiperpovezava"/>
            <w:rFonts w:cs="Arial"/>
            <w:noProof/>
          </w:rPr>
          <w:t>druga določila za pripravo ponudbe</w:t>
        </w:r>
        <w:r w:rsidR="00A56A8B">
          <w:rPr>
            <w:noProof/>
            <w:webHidden/>
          </w:rPr>
          <w:tab/>
        </w:r>
        <w:r w:rsidR="00A56A8B">
          <w:rPr>
            <w:noProof/>
            <w:webHidden/>
          </w:rPr>
          <w:fldChar w:fldCharType="begin"/>
        </w:r>
        <w:r w:rsidR="00A56A8B">
          <w:rPr>
            <w:noProof/>
            <w:webHidden/>
          </w:rPr>
          <w:instrText xml:space="preserve"> PAGEREF _Toc148082507 \h </w:instrText>
        </w:r>
        <w:r w:rsidR="00A56A8B">
          <w:rPr>
            <w:noProof/>
            <w:webHidden/>
          </w:rPr>
        </w:r>
        <w:r w:rsidR="00A56A8B">
          <w:rPr>
            <w:noProof/>
            <w:webHidden/>
          </w:rPr>
          <w:fldChar w:fldCharType="separate"/>
        </w:r>
        <w:r w:rsidR="00A56A8B">
          <w:rPr>
            <w:noProof/>
            <w:webHidden/>
          </w:rPr>
          <w:t>13</w:t>
        </w:r>
        <w:r w:rsidR="00A56A8B">
          <w:rPr>
            <w:noProof/>
            <w:webHidden/>
          </w:rPr>
          <w:fldChar w:fldCharType="end"/>
        </w:r>
      </w:hyperlink>
    </w:p>
    <w:p w14:paraId="48C9524D" w14:textId="74D775C9"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08" w:history="1">
        <w:r w:rsidR="00A56A8B" w:rsidRPr="00685597">
          <w:rPr>
            <w:rStyle w:val="Hiperpovezava"/>
            <w:rFonts w:ascii="Arial" w:hAnsi="Arial" w:cs="Arial"/>
            <w:noProof/>
          </w:rPr>
          <w:t>10.2.1</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Skupna ponudba</w:t>
        </w:r>
        <w:r w:rsidR="00A56A8B">
          <w:rPr>
            <w:noProof/>
            <w:webHidden/>
          </w:rPr>
          <w:tab/>
        </w:r>
        <w:r w:rsidR="00A56A8B">
          <w:rPr>
            <w:noProof/>
            <w:webHidden/>
          </w:rPr>
          <w:fldChar w:fldCharType="begin"/>
        </w:r>
        <w:r w:rsidR="00A56A8B">
          <w:rPr>
            <w:noProof/>
            <w:webHidden/>
          </w:rPr>
          <w:instrText xml:space="preserve"> PAGEREF _Toc148082508 \h </w:instrText>
        </w:r>
        <w:r w:rsidR="00A56A8B">
          <w:rPr>
            <w:noProof/>
            <w:webHidden/>
          </w:rPr>
        </w:r>
        <w:r w:rsidR="00A56A8B">
          <w:rPr>
            <w:noProof/>
            <w:webHidden/>
          </w:rPr>
          <w:fldChar w:fldCharType="separate"/>
        </w:r>
        <w:r w:rsidR="00A56A8B">
          <w:rPr>
            <w:noProof/>
            <w:webHidden/>
          </w:rPr>
          <w:t>13</w:t>
        </w:r>
        <w:r w:rsidR="00A56A8B">
          <w:rPr>
            <w:noProof/>
            <w:webHidden/>
          </w:rPr>
          <w:fldChar w:fldCharType="end"/>
        </w:r>
      </w:hyperlink>
    </w:p>
    <w:p w14:paraId="6E67226C" w14:textId="4935C937"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09" w:history="1">
        <w:r w:rsidR="00A56A8B" w:rsidRPr="00685597">
          <w:rPr>
            <w:rStyle w:val="Hiperpovezava"/>
            <w:rFonts w:ascii="Arial" w:hAnsi="Arial" w:cs="Arial"/>
            <w:noProof/>
          </w:rPr>
          <w:t>10.2.2</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Ponudba s podizvajalci</w:t>
        </w:r>
        <w:r w:rsidR="00A56A8B">
          <w:rPr>
            <w:noProof/>
            <w:webHidden/>
          </w:rPr>
          <w:tab/>
        </w:r>
        <w:r w:rsidR="00A56A8B">
          <w:rPr>
            <w:noProof/>
            <w:webHidden/>
          </w:rPr>
          <w:fldChar w:fldCharType="begin"/>
        </w:r>
        <w:r w:rsidR="00A56A8B">
          <w:rPr>
            <w:noProof/>
            <w:webHidden/>
          </w:rPr>
          <w:instrText xml:space="preserve"> PAGEREF _Toc148082509 \h </w:instrText>
        </w:r>
        <w:r w:rsidR="00A56A8B">
          <w:rPr>
            <w:noProof/>
            <w:webHidden/>
          </w:rPr>
        </w:r>
        <w:r w:rsidR="00A56A8B">
          <w:rPr>
            <w:noProof/>
            <w:webHidden/>
          </w:rPr>
          <w:fldChar w:fldCharType="separate"/>
        </w:r>
        <w:r w:rsidR="00A56A8B">
          <w:rPr>
            <w:noProof/>
            <w:webHidden/>
          </w:rPr>
          <w:t>14</w:t>
        </w:r>
        <w:r w:rsidR="00A56A8B">
          <w:rPr>
            <w:noProof/>
            <w:webHidden/>
          </w:rPr>
          <w:fldChar w:fldCharType="end"/>
        </w:r>
      </w:hyperlink>
    </w:p>
    <w:p w14:paraId="05A069E5" w14:textId="3D3E94D3"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0" w:history="1">
        <w:r w:rsidR="00A56A8B" w:rsidRPr="00685597">
          <w:rPr>
            <w:rStyle w:val="Hiperpovezava"/>
            <w:rFonts w:ascii="Arial" w:hAnsi="Arial" w:cs="Arial"/>
            <w:noProof/>
          </w:rPr>
          <w:t>10.2.3</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Variantne ponudbe</w:t>
        </w:r>
        <w:r w:rsidR="00A56A8B">
          <w:rPr>
            <w:noProof/>
            <w:webHidden/>
          </w:rPr>
          <w:tab/>
        </w:r>
        <w:r w:rsidR="00A56A8B">
          <w:rPr>
            <w:noProof/>
            <w:webHidden/>
          </w:rPr>
          <w:fldChar w:fldCharType="begin"/>
        </w:r>
        <w:r w:rsidR="00A56A8B">
          <w:rPr>
            <w:noProof/>
            <w:webHidden/>
          </w:rPr>
          <w:instrText xml:space="preserve"> PAGEREF _Toc148082510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760B35F4" w14:textId="7E9FFE0F"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1" w:history="1">
        <w:r w:rsidR="00A56A8B" w:rsidRPr="00685597">
          <w:rPr>
            <w:rStyle w:val="Hiperpovezava"/>
            <w:rFonts w:ascii="Arial" w:hAnsi="Arial" w:cs="Arial"/>
            <w:noProof/>
          </w:rPr>
          <w:t>10.2.4</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Jezik ponudbe</w:t>
        </w:r>
        <w:r w:rsidR="00A56A8B">
          <w:rPr>
            <w:noProof/>
            <w:webHidden/>
          </w:rPr>
          <w:tab/>
        </w:r>
        <w:r w:rsidR="00A56A8B">
          <w:rPr>
            <w:noProof/>
            <w:webHidden/>
          </w:rPr>
          <w:fldChar w:fldCharType="begin"/>
        </w:r>
        <w:r w:rsidR="00A56A8B">
          <w:rPr>
            <w:noProof/>
            <w:webHidden/>
          </w:rPr>
          <w:instrText xml:space="preserve"> PAGEREF _Toc148082511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2721C196" w14:textId="0E51B827"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2" w:history="1">
        <w:r w:rsidR="00A56A8B" w:rsidRPr="00685597">
          <w:rPr>
            <w:rStyle w:val="Hiperpovezava"/>
            <w:rFonts w:ascii="Arial" w:hAnsi="Arial" w:cs="Arial"/>
            <w:noProof/>
          </w:rPr>
          <w:t>10.2.5</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Priprava in oddaja ponudbe v sistemu e-JN</w:t>
        </w:r>
        <w:r w:rsidR="00A56A8B">
          <w:rPr>
            <w:noProof/>
            <w:webHidden/>
          </w:rPr>
          <w:tab/>
        </w:r>
        <w:r w:rsidR="00A56A8B">
          <w:rPr>
            <w:noProof/>
            <w:webHidden/>
          </w:rPr>
          <w:fldChar w:fldCharType="begin"/>
        </w:r>
        <w:r w:rsidR="00A56A8B">
          <w:rPr>
            <w:noProof/>
            <w:webHidden/>
          </w:rPr>
          <w:instrText xml:space="preserve"> PAGEREF _Toc148082512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550C595A" w14:textId="3DF00EF3"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3" w:history="1">
        <w:r w:rsidR="00A56A8B" w:rsidRPr="00685597">
          <w:rPr>
            <w:rStyle w:val="Hiperpovezava"/>
            <w:rFonts w:ascii="Arial" w:hAnsi="Arial" w:cs="Arial"/>
            <w:noProof/>
          </w:rPr>
          <w:t>10.2.6</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Veljavnost ponudbe</w:t>
        </w:r>
        <w:r w:rsidR="00A56A8B">
          <w:rPr>
            <w:noProof/>
            <w:webHidden/>
          </w:rPr>
          <w:tab/>
        </w:r>
        <w:r w:rsidR="00A56A8B">
          <w:rPr>
            <w:noProof/>
            <w:webHidden/>
          </w:rPr>
          <w:fldChar w:fldCharType="begin"/>
        </w:r>
        <w:r w:rsidR="00A56A8B">
          <w:rPr>
            <w:noProof/>
            <w:webHidden/>
          </w:rPr>
          <w:instrText xml:space="preserve"> PAGEREF _Toc148082513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55CCC4EF" w14:textId="75538CE7"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4" w:history="1">
        <w:r w:rsidR="00A56A8B" w:rsidRPr="00685597">
          <w:rPr>
            <w:rStyle w:val="Hiperpovezava"/>
            <w:rFonts w:ascii="Arial" w:hAnsi="Arial" w:cs="Arial"/>
            <w:noProof/>
          </w:rPr>
          <w:t>10.2.7</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Stroški ponudbe</w:t>
        </w:r>
        <w:r w:rsidR="00A56A8B">
          <w:rPr>
            <w:noProof/>
            <w:webHidden/>
          </w:rPr>
          <w:tab/>
        </w:r>
        <w:r w:rsidR="00A56A8B">
          <w:rPr>
            <w:noProof/>
            <w:webHidden/>
          </w:rPr>
          <w:fldChar w:fldCharType="begin"/>
        </w:r>
        <w:r w:rsidR="00A56A8B">
          <w:rPr>
            <w:noProof/>
            <w:webHidden/>
          </w:rPr>
          <w:instrText xml:space="preserve"> PAGEREF _Toc148082514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2BABEC9A" w14:textId="34B41F76"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5" w:history="1">
        <w:r w:rsidR="00A56A8B" w:rsidRPr="00685597">
          <w:rPr>
            <w:rStyle w:val="Hiperpovezava"/>
            <w:rFonts w:ascii="Arial" w:hAnsi="Arial" w:cs="Arial"/>
            <w:noProof/>
          </w:rPr>
          <w:t>10.2.8</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Protikorupcijsko določilo</w:t>
        </w:r>
        <w:r w:rsidR="00A56A8B">
          <w:rPr>
            <w:noProof/>
            <w:webHidden/>
          </w:rPr>
          <w:tab/>
        </w:r>
        <w:r w:rsidR="00A56A8B">
          <w:rPr>
            <w:noProof/>
            <w:webHidden/>
          </w:rPr>
          <w:fldChar w:fldCharType="begin"/>
        </w:r>
        <w:r w:rsidR="00A56A8B">
          <w:rPr>
            <w:noProof/>
            <w:webHidden/>
          </w:rPr>
          <w:instrText xml:space="preserve"> PAGEREF _Toc148082515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7DA0995F" w14:textId="3BC1E4D4"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16" w:history="1">
        <w:r w:rsidR="00A56A8B" w:rsidRPr="00685597">
          <w:rPr>
            <w:rStyle w:val="Hiperpovezava"/>
            <w:rFonts w:eastAsia="Times New Roman" w:cs="Arial"/>
            <w:noProof/>
          </w:rPr>
          <w:t>11.</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eastAsia="Times New Roman" w:cs="Arial"/>
            <w:noProof/>
          </w:rPr>
          <w:t>FINANČNA ZAVAROVANJA</w:t>
        </w:r>
        <w:r w:rsidR="00A56A8B">
          <w:rPr>
            <w:noProof/>
            <w:webHidden/>
          </w:rPr>
          <w:tab/>
        </w:r>
        <w:r w:rsidR="00A56A8B">
          <w:rPr>
            <w:noProof/>
            <w:webHidden/>
          </w:rPr>
          <w:fldChar w:fldCharType="begin"/>
        </w:r>
        <w:r w:rsidR="00A56A8B">
          <w:rPr>
            <w:noProof/>
            <w:webHidden/>
          </w:rPr>
          <w:instrText xml:space="preserve"> PAGEREF _Toc148082516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1528D204" w14:textId="59255BE1" w:rsidR="00A56A8B" w:rsidRDefault="00CB2D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082517" w:history="1">
        <w:r w:rsidR="00A56A8B" w:rsidRPr="00685597">
          <w:rPr>
            <w:rStyle w:val="Hiperpovezava"/>
            <w:rFonts w:ascii="Arial" w:hAnsi="Arial" w:cs="Arial"/>
            <w:noProof/>
          </w:rPr>
          <w:t>11.1.1</w:t>
        </w:r>
        <w:r w:rsidR="00A56A8B">
          <w:rPr>
            <w:rFonts w:asciiTheme="minorHAnsi" w:eastAsiaTheme="minorEastAsia" w:hAnsiTheme="minorHAnsi" w:cstheme="minorBidi"/>
            <w:i w:val="0"/>
            <w:iCs w:val="0"/>
            <w:noProof/>
            <w:sz w:val="22"/>
            <w:szCs w:val="22"/>
            <w:lang w:eastAsia="sl-SI"/>
          </w:rPr>
          <w:tab/>
        </w:r>
        <w:r w:rsidR="00A56A8B" w:rsidRPr="00685597">
          <w:rPr>
            <w:rStyle w:val="Hiperpovezava"/>
            <w:rFonts w:ascii="Arial" w:hAnsi="Arial" w:cs="Arial"/>
            <w:noProof/>
          </w:rPr>
          <w:t>Zavarovanje za dobro izvedbo pogodbenih obveznosti</w:t>
        </w:r>
        <w:r w:rsidR="00A56A8B">
          <w:rPr>
            <w:noProof/>
            <w:webHidden/>
          </w:rPr>
          <w:tab/>
        </w:r>
        <w:r w:rsidR="00A56A8B">
          <w:rPr>
            <w:noProof/>
            <w:webHidden/>
          </w:rPr>
          <w:fldChar w:fldCharType="begin"/>
        </w:r>
        <w:r w:rsidR="00A56A8B">
          <w:rPr>
            <w:noProof/>
            <w:webHidden/>
          </w:rPr>
          <w:instrText xml:space="preserve"> PAGEREF _Toc148082517 \h </w:instrText>
        </w:r>
        <w:r w:rsidR="00A56A8B">
          <w:rPr>
            <w:noProof/>
            <w:webHidden/>
          </w:rPr>
        </w:r>
        <w:r w:rsidR="00A56A8B">
          <w:rPr>
            <w:noProof/>
            <w:webHidden/>
          </w:rPr>
          <w:fldChar w:fldCharType="separate"/>
        </w:r>
        <w:r w:rsidR="00A56A8B">
          <w:rPr>
            <w:noProof/>
            <w:webHidden/>
          </w:rPr>
          <w:t>15</w:t>
        </w:r>
        <w:r w:rsidR="00A56A8B">
          <w:rPr>
            <w:noProof/>
            <w:webHidden/>
          </w:rPr>
          <w:fldChar w:fldCharType="end"/>
        </w:r>
      </w:hyperlink>
    </w:p>
    <w:p w14:paraId="5A0DAAB5" w14:textId="2C9D125C"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18" w:history="1">
        <w:r w:rsidR="00A56A8B" w:rsidRPr="00685597">
          <w:rPr>
            <w:rStyle w:val="Hiperpovezava"/>
            <w:rFonts w:cs="Arial"/>
            <w:noProof/>
          </w:rPr>
          <w:t>12.</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obvestilo o odločitvi o oddaji naročila</w:t>
        </w:r>
        <w:r w:rsidR="00A56A8B">
          <w:rPr>
            <w:noProof/>
            <w:webHidden/>
          </w:rPr>
          <w:tab/>
        </w:r>
        <w:r w:rsidR="00A56A8B">
          <w:rPr>
            <w:noProof/>
            <w:webHidden/>
          </w:rPr>
          <w:fldChar w:fldCharType="begin"/>
        </w:r>
        <w:r w:rsidR="00A56A8B">
          <w:rPr>
            <w:noProof/>
            <w:webHidden/>
          </w:rPr>
          <w:instrText xml:space="preserve"> PAGEREF _Toc148082518 \h </w:instrText>
        </w:r>
        <w:r w:rsidR="00A56A8B">
          <w:rPr>
            <w:noProof/>
            <w:webHidden/>
          </w:rPr>
        </w:r>
        <w:r w:rsidR="00A56A8B">
          <w:rPr>
            <w:noProof/>
            <w:webHidden/>
          </w:rPr>
          <w:fldChar w:fldCharType="separate"/>
        </w:r>
        <w:r w:rsidR="00A56A8B">
          <w:rPr>
            <w:noProof/>
            <w:webHidden/>
          </w:rPr>
          <w:t>16</w:t>
        </w:r>
        <w:r w:rsidR="00A56A8B">
          <w:rPr>
            <w:noProof/>
            <w:webHidden/>
          </w:rPr>
          <w:fldChar w:fldCharType="end"/>
        </w:r>
      </w:hyperlink>
    </w:p>
    <w:p w14:paraId="595AD7FD" w14:textId="41F032C1"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19" w:history="1">
        <w:r w:rsidR="00A56A8B" w:rsidRPr="00685597">
          <w:rPr>
            <w:rStyle w:val="Hiperpovezava"/>
            <w:rFonts w:cs="Arial"/>
            <w:noProof/>
          </w:rPr>
          <w:t>13.</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odstop od izvedbe javnega naročila</w:t>
        </w:r>
        <w:r w:rsidR="00A56A8B">
          <w:rPr>
            <w:noProof/>
            <w:webHidden/>
          </w:rPr>
          <w:tab/>
        </w:r>
        <w:r w:rsidR="00A56A8B">
          <w:rPr>
            <w:noProof/>
            <w:webHidden/>
          </w:rPr>
          <w:fldChar w:fldCharType="begin"/>
        </w:r>
        <w:r w:rsidR="00A56A8B">
          <w:rPr>
            <w:noProof/>
            <w:webHidden/>
          </w:rPr>
          <w:instrText xml:space="preserve"> PAGEREF _Toc148082519 \h </w:instrText>
        </w:r>
        <w:r w:rsidR="00A56A8B">
          <w:rPr>
            <w:noProof/>
            <w:webHidden/>
          </w:rPr>
        </w:r>
        <w:r w:rsidR="00A56A8B">
          <w:rPr>
            <w:noProof/>
            <w:webHidden/>
          </w:rPr>
          <w:fldChar w:fldCharType="separate"/>
        </w:r>
        <w:r w:rsidR="00A56A8B">
          <w:rPr>
            <w:noProof/>
            <w:webHidden/>
          </w:rPr>
          <w:t>16</w:t>
        </w:r>
        <w:r w:rsidR="00A56A8B">
          <w:rPr>
            <w:noProof/>
            <w:webHidden/>
          </w:rPr>
          <w:fldChar w:fldCharType="end"/>
        </w:r>
      </w:hyperlink>
    </w:p>
    <w:p w14:paraId="0D1CF6E1" w14:textId="244DC4D1"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20" w:history="1">
        <w:r w:rsidR="00A56A8B" w:rsidRPr="00685597">
          <w:rPr>
            <w:rStyle w:val="Hiperpovezava"/>
            <w:rFonts w:cs="Arial"/>
            <w:noProof/>
          </w:rPr>
          <w:t>14.</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OKVIRNI SPORAZUM</w:t>
        </w:r>
        <w:r w:rsidR="00A56A8B">
          <w:rPr>
            <w:noProof/>
            <w:webHidden/>
          </w:rPr>
          <w:tab/>
        </w:r>
        <w:r w:rsidR="00A56A8B">
          <w:rPr>
            <w:noProof/>
            <w:webHidden/>
          </w:rPr>
          <w:fldChar w:fldCharType="begin"/>
        </w:r>
        <w:r w:rsidR="00A56A8B">
          <w:rPr>
            <w:noProof/>
            <w:webHidden/>
          </w:rPr>
          <w:instrText xml:space="preserve"> PAGEREF _Toc148082520 \h </w:instrText>
        </w:r>
        <w:r w:rsidR="00A56A8B">
          <w:rPr>
            <w:noProof/>
            <w:webHidden/>
          </w:rPr>
        </w:r>
        <w:r w:rsidR="00A56A8B">
          <w:rPr>
            <w:noProof/>
            <w:webHidden/>
          </w:rPr>
          <w:fldChar w:fldCharType="separate"/>
        </w:r>
        <w:r w:rsidR="00A56A8B">
          <w:rPr>
            <w:noProof/>
            <w:webHidden/>
          </w:rPr>
          <w:t>16</w:t>
        </w:r>
        <w:r w:rsidR="00A56A8B">
          <w:rPr>
            <w:noProof/>
            <w:webHidden/>
          </w:rPr>
          <w:fldChar w:fldCharType="end"/>
        </w:r>
      </w:hyperlink>
    </w:p>
    <w:p w14:paraId="2B37D3C8" w14:textId="1AE2EF82" w:rsidR="00A56A8B" w:rsidRDefault="00CB2D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8082521" w:history="1">
        <w:r w:rsidR="00A56A8B" w:rsidRPr="00685597">
          <w:rPr>
            <w:rStyle w:val="Hiperpovezava"/>
            <w:rFonts w:cs="Arial"/>
            <w:noProof/>
          </w:rPr>
          <w:t>15.</w:t>
        </w:r>
        <w:r w:rsidR="00A56A8B">
          <w:rPr>
            <w:rFonts w:asciiTheme="minorHAnsi" w:eastAsiaTheme="minorEastAsia" w:hAnsiTheme="minorHAnsi" w:cstheme="minorBidi"/>
            <w:b w:val="0"/>
            <w:bCs w:val="0"/>
            <w:caps w:val="0"/>
            <w:noProof/>
            <w:sz w:val="22"/>
            <w:szCs w:val="22"/>
            <w:lang w:eastAsia="sl-SI"/>
          </w:rPr>
          <w:tab/>
        </w:r>
        <w:r w:rsidR="00A56A8B" w:rsidRPr="00685597">
          <w:rPr>
            <w:rStyle w:val="Hiperpovezava"/>
            <w:rFonts w:cs="Arial"/>
            <w:noProof/>
          </w:rPr>
          <w:t>pravno varstvo</w:t>
        </w:r>
        <w:r w:rsidR="00A56A8B">
          <w:rPr>
            <w:noProof/>
            <w:webHidden/>
          </w:rPr>
          <w:tab/>
        </w:r>
        <w:r w:rsidR="00A56A8B">
          <w:rPr>
            <w:noProof/>
            <w:webHidden/>
          </w:rPr>
          <w:fldChar w:fldCharType="begin"/>
        </w:r>
        <w:r w:rsidR="00A56A8B">
          <w:rPr>
            <w:noProof/>
            <w:webHidden/>
          </w:rPr>
          <w:instrText xml:space="preserve"> PAGEREF _Toc148082521 \h </w:instrText>
        </w:r>
        <w:r w:rsidR="00A56A8B">
          <w:rPr>
            <w:noProof/>
            <w:webHidden/>
          </w:rPr>
        </w:r>
        <w:r w:rsidR="00A56A8B">
          <w:rPr>
            <w:noProof/>
            <w:webHidden/>
          </w:rPr>
          <w:fldChar w:fldCharType="separate"/>
        </w:r>
        <w:r w:rsidR="00A56A8B">
          <w:rPr>
            <w:noProof/>
            <w:webHidden/>
          </w:rPr>
          <w:t>17</w:t>
        </w:r>
        <w:r w:rsidR="00A56A8B">
          <w:rPr>
            <w:noProof/>
            <w:webHidden/>
          </w:rPr>
          <w:fldChar w:fldCharType="end"/>
        </w:r>
      </w:hyperlink>
    </w:p>
    <w:p w14:paraId="77C3F9E0" w14:textId="17C4626C" w:rsidR="001F614F" w:rsidRPr="00B34B34" w:rsidRDefault="009B3F0C" w:rsidP="001F614F">
      <w:pPr>
        <w:rPr>
          <w:rFonts w:cs="Arial"/>
          <w:sz w:val="22"/>
        </w:rPr>
      </w:pPr>
      <w:r w:rsidRPr="00B34B34">
        <w:rPr>
          <w:rFonts w:cs="Arial"/>
          <w:sz w:val="22"/>
        </w:rPr>
        <w:fldChar w:fldCharType="end"/>
      </w:r>
      <w:bookmarkStart w:id="2" w:name="_Toc336851777"/>
    </w:p>
    <w:p w14:paraId="34561065" w14:textId="77777777" w:rsidR="00BB1E26" w:rsidRPr="00B34B34" w:rsidRDefault="0080731C" w:rsidP="001C59F5">
      <w:pPr>
        <w:pStyle w:val="Naslov1"/>
        <w:ind w:left="567" w:hanging="567"/>
        <w:rPr>
          <w:rFonts w:cs="Arial"/>
          <w:sz w:val="22"/>
          <w:szCs w:val="22"/>
        </w:rPr>
      </w:pPr>
      <w:r w:rsidRPr="00B34B34">
        <w:rPr>
          <w:rFonts w:cs="Arial"/>
          <w:caps w:val="0"/>
          <w:sz w:val="22"/>
          <w:szCs w:val="22"/>
        </w:rPr>
        <w:br w:type="page"/>
      </w:r>
      <w:bookmarkStart w:id="3" w:name="_Toc148082486"/>
      <w:r w:rsidR="002B2B13" w:rsidRPr="00B34B34">
        <w:rPr>
          <w:rFonts w:cs="Arial"/>
          <w:caps w:val="0"/>
          <w:sz w:val="22"/>
          <w:szCs w:val="22"/>
        </w:rPr>
        <w:lastRenderedPageBreak/>
        <w:t>NAROČNIK</w:t>
      </w:r>
      <w:bookmarkEnd w:id="1"/>
      <w:bookmarkEnd w:id="2"/>
      <w:bookmarkEnd w:id="3"/>
    </w:p>
    <w:p w14:paraId="528C7EC9" w14:textId="0ABB51EC" w:rsidR="000118DA" w:rsidRPr="00B34B34" w:rsidRDefault="000118DA" w:rsidP="000118DA">
      <w:pPr>
        <w:spacing w:line="0" w:lineRule="atLeast"/>
        <w:rPr>
          <w:rFonts w:cs="Arial"/>
          <w:kern w:val="3"/>
          <w:sz w:val="22"/>
          <w:lang w:eastAsia="zh-CN"/>
        </w:rPr>
      </w:pPr>
      <w:r w:rsidRPr="00B34B34">
        <w:rPr>
          <w:rFonts w:cs="Arial"/>
          <w:sz w:val="22"/>
        </w:rPr>
        <w:t xml:space="preserve">Naročnik Slovenski državni gozdovi d.o.o., Rožna ulica 39, 1330 Kočevje, vse zainteresirane ponudnike obvešča, </w:t>
      </w:r>
      <w:r w:rsidRPr="00A14191">
        <w:rPr>
          <w:rFonts w:cs="Arial"/>
          <w:sz w:val="22"/>
        </w:rPr>
        <w:t>da razpisuje javno naročilo: »Nabava</w:t>
      </w:r>
      <w:r w:rsidR="00492A17" w:rsidRPr="00A14191">
        <w:rPr>
          <w:rFonts w:cs="Arial"/>
          <w:sz w:val="22"/>
        </w:rPr>
        <w:t xml:space="preserve"> delovnih oblačil, obutve in osebne varovalne opreme</w:t>
      </w:r>
      <w:r w:rsidRPr="00A14191">
        <w:rPr>
          <w:rFonts w:cs="Arial"/>
          <w:sz w:val="22"/>
        </w:rPr>
        <w:t>« v</w:t>
      </w:r>
      <w:r w:rsidR="00C63CF3" w:rsidRPr="00A14191">
        <w:rPr>
          <w:rFonts w:cs="Arial"/>
          <w:sz w:val="22"/>
        </w:rPr>
        <w:t xml:space="preserve"> sedmih </w:t>
      </w:r>
      <w:r w:rsidRPr="00A14191">
        <w:rPr>
          <w:rFonts w:cs="Arial"/>
          <w:sz w:val="22"/>
        </w:rPr>
        <w:t>(</w:t>
      </w:r>
      <w:r w:rsidR="00C63CF3" w:rsidRPr="00A14191">
        <w:rPr>
          <w:rFonts w:cs="Arial"/>
          <w:sz w:val="22"/>
        </w:rPr>
        <w:t>7</w:t>
      </w:r>
      <w:r w:rsidRPr="00A14191">
        <w:rPr>
          <w:rFonts w:cs="Arial"/>
          <w:sz w:val="22"/>
        </w:rPr>
        <w:t>) sklopih, ki</w:t>
      </w:r>
      <w:r w:rsidRPr="00B34B34">
        <w:rPr>
          <w:rFonts w:cs="Arial"/>
          <w:sz w:val="22"/>
        </w:rPr>
        <w:t xml:space="preserve"> je po vsebini javno naročilo </w:t>
      </w:r>
      <w:r w:rsidRPr="00B34B34">
        <w:rPr>
          <w:rFonts w:cs="Arial"/>
          <w:kern w:val="3"/>
          <w:sz w:val="22"/>
          <w:lang w:eastAsia="zh-CN"/>
        </w:rPr>
        <w:t>blaga. Zainteresirani ponudniki, ki izpolnjujejo vse naročnikove pogoje, pri njih niso prisotni razlogi za izključitev ponudbe ter izpolnjujejo vse tehnične zahteve predmeta naročila</w:t>
      </w:r>
      <w:r w:rsidR="00E46618" w:rsidRPr="00B34B34">
        <w:rPr>
          <w:rFonts w:cs="Arial"/>
          <w:kern w:val="3"/>
          <w:sz w:val="22"/>
          <w:lang w:eastAsia="zh-CN"/>
        </w:rPr>
        <w:t xml:space="preserve"> po posameznem sklopu</w:t>
      </w:r>
      <w:r w:rsidRPr="00B34B34">
        <w:rPr>
          <w:rFonts w:cs="Arial"/>
          <w:kern w:val="3"/>
          <w:sz w:val="22"/>
          <w:lang w:eastAsia="zh-CN"/>
        </w:rPr>
        <w:t>, lahko oddajo svojo ponudbo v skladu z navodili, podanimi v tej dokumentaciji</w:t>
      </w:r>
      <w:r w:rsidR="00E71E13" w:rsidRPr="00B34B34">
        <w:rPr>
          <w:rFonts w:cs="Arial"/>
          <w:kern w:val="3"/>
          <w:sz w:val="22"/>
          <w:lang w:eastAsia="zh-CN"/>
        </w:rPr>
        <w:t xml:space="preserve"> </w:t>
      </w:r>
      <w:r w:rsidR="0036499A" w:rsidRPr="00B34B34">
        <w:rPr>
          <w:rFonts w:cs="Arial"/>
          <w:kern w:val="3"/>
          <w:sz w:val="22"/>
          <w:lang w:eastAsia="zh-CN"/>
        </w:rPr>
        <w:t>za</w:t>
      </w:r>
      <w:r w:rsidR="00E71E13" w:rsidRPr="00B34B34">
        <w:rPr>
          <w:rFonts w:cs="Arial"/>
          <w:kern w:val="3"/>
          <w:sz w:val="22"/>
          <w:lang w:eastAsia="zh-CN"/>
        </w:rPr>
        <w:t xml:space="preserve"> posamezn</w:t>
      </w:r>
      <w:r w:rsidR="0036499A" w:rsidRPr="00B34B34">
        <w:rPr>
          <w:rFonts w:cs="Arial"/>
          <w:kern w:val="3"/>
          <w:sz w:val="22"/>
          <w:lang w:eastAsia="zh-CN"/>
        </w:rPr>
        <w:t>i</w:t>
      </w:r>
      <w:r w:rsidR="00E71E13" w:rsidRPr="00B34B34">
        <w:rPr>
          <w:rFonts w:cs="Arial"/>
          <w:kern w:val="3"/>
          <w:sz w:val="22"/>
          <w:lang w:eastAsia="zh-CN"/>
        </w:rPr>
        <w:t xml:space="preserve"> sklop</w:t>
      </w:r>
      <w:r w:rsidR="00335D67">
        <w:rPr>
          <w:rFonts w:cs="Arial"/>
          <w:kern w:val="3"/>
          <w:sz w:val="22"/>
          <w:lang w:eastAsia="zh-CN"/>
        </w:rPr>
        <w:t>, za obdobj</w:t>
      </w:r>
      <w:r w:rsidR="00AB0A59">
        <w:rPr>
          <w:rFonts w:cs="Arial"/>
          <w:kern w:val="3"/>
          <w:sz w:val="22"/>
          <w:lang w:eastAsia="zh-CN"/>
        </w:rPr>
        <w:t xml:space="preserve">e treh (3) </w:t>
      </w:r>
      <w:r w:rsidR="00335D67">
        <w:rPr>
          <w:rFonts w:cs="Arial"/>
          <w:kern w:val="3"/>
          <w:sz w:val="22"/>
          <w:lang w:eastAsia="zh-CN"/>
        </w:rPr>
        <w:t>let</w:t>
      </w:r>
      <w:r w:rsidR="00AB0A59">
        <w:rPr>
          <w:rFonts w:cs="Arial"/>
          <w:kern w:val="3"/>
          <w:sz w:val="22"/>
          <w:lang w:eastAsia="zh-CN"/>
        </w:rPr>
        <w:t>.</w:t>
      </w:r>
    </w:p>
    <w:p w14:paraId="5E9C0F45" w14:textId="76F08840" w:rsidR="007A2D5A" w:rsidRPr="00B34B34" w:rsidRDefault="00C91BF6" w:rsidP="002B4270">
      <w:pPr>
        <w:pStyle w:val="Naslov1"/>
        <w:ind w:left="142" w:hanging="142"/>
        <w:rPr>
          <w:rFonts w:cs="Arial"/>
          <w:sz w:val="22"/>
        </w:rPr>
      </w:pPr>
      <w:bookmarkStart w:id="4" w:name="_Toc336851730"/>
      <w:bookmarkStart w:id="5" w:name="_Toc336851778"/>
      <w:bookmarkStart w:id="6" w:name="_Toc148082487"/>
      <w:r w:rsidRPr="00B34B34">
        <w:rPr>
          <w:rFonts w:cs="Arial"/>
          <w:sz w:val="22"/>
          <w:szCs w:val="22"/>
        </w:rPr>
        <w:t>OZNAKA</w:t>
      </w:r>
      <w:r w:rsidR="0086296C" w:rsidRPr="00B34B34">
        <w:rPr>
          <w:rFonts w:cs="Arial"/>
          <w:sz w:val="22"/>
          <w:szCs w:val="22"/>
        </w:rPr>
        <w:t xml:space="preserve"> IN </w:t>
      </w:r>
      <w:r w:rsidRPr="00B34B34">
        <w:rPr>
          <w:rFonts w:cs="Arial"/>
          <w:sz w:val="22"/>
          <w:szCs w:val="22"/>
        </w:rPr>
        <w:t>PREDMET JAVNEGA NAROČILA</w:t>
      </w:r>
      <w:bookmarkStart w:id="7" w:name="_Toc336851731"/>
      <w:bookmarkStart w:id="8" w:name="_Toc336851779"/>
      <w:bookmarkEnd w:id="4"/>
      <w:bookmarkEnd w:id="5"/>
      <w:bookmarkEnd w:id="6"/>
    </w:p>
    <w:p w14:paraId="3B929BCD" w14:textId="7E284685" w:rsidR="00E65A56" w:rsidRPr="00B34B34" w:rsidRDefault="00E65A56" w:rsidP="009536A8">
      <w:pPr>
        <w:spacing w:line="272" w:lineRule="auto"/>
        <w:ind w:right="20"/>
        <w:rPr>
          <w:rFonts w:cs="Arial"/>
          <w:b/>
          <w:bCs/>
          <w:sz w:val="22"/>
        </w:rPr>
      </w:pPr>
      <w:r w:rsidRPr="00B34B34">
        <w:rPr>
          <w:rFonts w:cs="Arial"/>
          <w:b/>
          <w:bCs/>
          <w:sz w:val="22"/>
        </w:rPr>
        <w:t xml:space="preserve">Oznaka naročila: </w:t>
      </w:r>
      <w:r w:rsidR="00492A17" w:rsidRPr="00B34B34">
        <w:rPr>
          <w:rFonts w:cs="Arial"/>
          <w:b/>
          <w:bCs/>
          <w:sz w:val="22"/>
        </w:rPr>
        <w:t>OVO</w:t>
      </w:r>
      <w:r w:rsidR="00E71E13" w:rsidRPr="00B34B34">
        <w:rPr>
          <w:rFonts w:cs="Arial"/>
          <w:b/>
          <w:bCs/>
          <w:sz w:val="22"/>
        </w:rPr>
        <w:t xml:space="preserve"> 202</w:t>
      </w:r>
      <w:r w:rsidR="00B02A1F" w:rsidRPr="00B34B34">
        <w:rPr>
          <w:rFonts w:cs="Arial"/>
          <w:b/>
          <w:bCs/>
          <w:sz w:val="22"/>
        </w:rPr>
        <w:t>4</w:t>
      </w:r>
    </w:p>
    <w:p w14:paraId="684CC531" w14:textId="25F0063E" w:rsidR="009536A8" w:rsidRPr="00B34B34" w:rsidRDefault="009536A8" w:rsidP="009536A8">
      <w:pPr>
        <w:spacing w:line="272" w:lineRule="auto"/>
        <w:ind w:right="20"/>
        <w:rPr>
          <w:rFonts w:cs="Arial"/>
          <w:b/>
          <w:bCs/>
          <w:sz w:val="22"/>
        </w:rPr>
      </w:pPr>
      <w:r w:rsidRPr="00B34B34">
        <w:rPr>
          <w:rFonts w:cs="Arial"/>
          <w:b/>
          <w:bCs/>
          <w:sz w:val="22"/>
        </w:rPr>
        <w:t>Predmet naročila:</w:t>
      </w:r>
      <w:r w:rsidRPr="00B34B34">
        <w:rPr>
          <w:rFonts w:cs="Arial"/>
          <w:sz w:val="22"/>
        </w:rPr>
        <w:t xml:space="preserve"> </w:t>
      </w:r>
      <w:bookmarkStart w:id="9" w:name="_Hlk69128166"/>
      <w:bookmarkStart w:id="10" w:name="_Hlk146282461"/>
      <w:r w:rsidR="00E71E13" w:rsidRPr="00B34B34">
        <w:rPr>
          <w:rFonts w:cs="Arial"/>
          <w:b/>
          <w:bCs/>
          <w:sz w:val="22"/>
        </w:rPr>
        <w:t>Nabava</w:t>
      </w:r>
      <w:r w:rsidR="00492A17" w:rsidRPr="00B34B34">
        <w:rPr>
          <w:rFonts w:cs="Arial"/>
          <w:b/>
          <w:bCs/>
          <w:sz w:val="22"/>
        </w:rPr>
        <w:t xml:space="preserve"> delovnih oblačil, obutve in osebne varovalne opreme</w:t>
      </w:r>
    </w:p>
    <w:bookmarkEnd w:id="9"/>
    <w:p w14:paraId="66E90CAB" w14:textId="77777777" w:rsidR="00074545" w:rsidRPr="00B34B34" w:rsidRDefault="00074545" w:rsidP="00403C36">
      <w:pPr>
        <w:spacing w:line="272" w:lineRule="auto"/>
        <w:ind w:right="20"/>
        <w:rPr>
          <w:rFonts w:cs="Arial"/>
          <w:sz w:val="22"/>
        </w:rPr>
      </w:pPr>
    </w:p>
    <w:bookmarkEnd w:id="10"/>
    <w:p w14:paraId="453DBEAC" w14:textId="77777777" w:rsidR="004E01D7" w:rsidRPr="004C71FA" w:rsidRDefault="004E01D7" w:rsidP="004E01D7">
      <w:pPr>
        <w:spacing w:line="272" w:lineRule="auto"/>
        <w:ind w:right="20"/>
        <w:rPr>
          <w:rFonts w:cs="Arial"/>
          <w:sz w:val="22"/>
        </w:rPr>
      </w:pPr>
      <w:r w:rsidRPr="004C71FA">
        <w:rPr>
          <w:rFonts w:cs="Arial"/>
          <w:sz w:val="22"/>
        </w:rPr>
        <w:t xml:space="preserve">Naročilo je razdeljeno na 7 (sedem) sklopov: </w:t>
      </w:r>
    </w:p>
    <w:p w14:paraId="6CC8AECA" w14:textId="77777777" w:rsidR="004E01D7" w:rsidRPr="004C71FA" w:rsidRDefault="004E01D7" w:rsidP="004E01D7">
      <w:pPr>
        <w:spacing w:line="272" w:lineRule="auto"/>
        <w:ind w:right="20"/>
        <w:rPr>
          <w:rFonts w:cs="Arial"/>
          <w:sz w:val="22"/>
        </w:rPr>
      </w:pPr>
    </w:p>
    <w:p w14:paraId="69E66135" w14:textId="77777777" w:rsidR="004E01D7" w:rsidRPr="004C71FA" w:rsidRDefault="004E01D7" w:rsidP="004E01D7">
      <w:pPr>
        <w:pStyle w:val="Odstavekseznama"/>
        <w:numPr>
          <w:ilvl w:val="0"/>
          <w:numId w:val="21"/>
        </w:numPr>
        <w:spacing w:after="0"/>
        <w:rPr>
          <w:rFonts w:cs="Arial"/>
          <w:sz w:val="22"/>
        </w:rPr>
      </w:pPr>
      <w:r w:rsidRPr="004C71FA">
        <w:rPr>
          <w:rFonts w:cs="Arial"/>
          <w:b/>
          <w:bCs/>
          <w:sz w:val="22"/>
        </w:rPr>
        <w:t>Sklop 1:</w:t>
      </w:r>
      <w:r w:rsidRPr="004C71FA">
        <w:rPr>
          <w:rFonts w:cs="Arial"/>
          <w:sz w:val="22"/>
        </w:rPr>
        <w:t xml:space="preserve"> </w:t>
      </w:r>
      <w:bookmarkStart w:id="11" w:name="_Hlk146282672"/>
      <w:r w:rsidRPr="004C71FA">
        <w:rPr>
          <w:rFonts w:cs="Arial"/>
          <w:sz w:val="22"/>
        </w:rPr>
        <w:t xml:space="preserve">Delovna in varovalna oblačila </w:t>
      </w:r>
      <w:bookmarkEnd w:id="11"/>
    </w:p>
    <w:p w14:paraId="462C28C3" w14:textId="77777777" w:rsidR="004E01D7" w:rsidRPr="004C71FA" w:rsidRDefault="004E01D7" w:rsidP="004E01D7">
      <w:pPr>
        <w:pStyle w:val="Odstavekseznama"/>
        <w:numPr>
          <w:ilvl w:val="0"/>
          <w:numId w:val="21"/>
        </w:numPr>
        <w:spacing w:after="0"/>
        <w:rPr>
          <w:rFonts w:cs="Arial"/>
          <w:sz w:val="22"/>
        </w:rPr>
      </w:pPr>
      <w:bookmarkStart w:id="12" w:name="_Hlk146282752"/>
      <w:r w:rsidRPr="004C71FA">
        <w:rPr>
          <w:rFonts w:cs="Arial"/>
          <w:b/>
          <w:bCs/>
          <w:sz w:val="22"/>
        </w:rPr>
        <w:t>Sklop 2:</w:t>
      </w:r>
      <w:r w:rsidRPr="004C71FA">
        <w:rPr>
          <w:rFonts w:cs="Arial"/>
          <w:sz w:val="22"/>
        </w:rPr>
        <w:t xml:space="preserve"> Delovna in varovalna oblačila - protivrezna</w:t>
      </w:r>
    </w:p>
    <w:p w14:paraId="27249A02" w14:textId="77777777" w:rsidR="004E01D7" w:rsidRPr="004C71FA" w:rsidRDefault="004E01D7" w:rsidP="004E01D7">
      <w:pPr>
        <w:pStyle w:val="Odstavekseznama"/>
        <w:numPr>
          <w:ilvl w:val="0"/>
          <w:numId w:val="21"/>
        </w:numPr>
        <w:spacing w:after="0"/>
        <w:rPr>
          <w:rFonts w:cs="Arial"/>
          <w:sz w:val="22"/>
        </w:rPr>
      </w:pPr>
      <w:bookmarkStart w:id="13" w:name="_Hlk146282898"/>
      <w:bookmarkEnd w:id="12"/>
      <w:r w:rsidRPr="004C71FA">
        <w:rPr>
          <w:rFonts w:cs="Arial"/>
          <w:b/>
          <w:bCs/>
          <w:sz w:val="22"/>
        </w:rPr>
        <w:t>Sklop 3:</w:t>
      </w:r>
      <w:r w:rsidRPr="004C71FA">
        <w:rPr>
          <w:rFonts w:cs="Arial"/>
          <w:sz w:val="22"/>
        </w:rPr>
        <w:t xml:space="preserve"> Delovna in varovalna obutev - gozdarska</w:t>
      </w:r>
    </w:p>
    <w:p w14:paraId="4234F80C" w14:textId="77777777" w:rsidR="004E01D7" w:rsidRPr="004C71FA" w:rsidRDefault="004E01D7" w:rsidP="004E01D7">
      <w:pPr>
        <w:pStyle w:val="Odstavekseznama"/>
        <w:numPr>
          <w:ilvl w:val="0"/>
          <w:numId w:val="21"/>
        </w:numPr>
        <w:spacing w:after="0"/>
        <w:rPr>
          <w:rFonts w:cs="Arial"/>
          <w:sz w:val="22"/>
        </w:rPr>
      </w:pPr>
      <w:bookmarkStart w:id="14" w:name="_Hlk146282978"/>
      <w:bookmarkEnd w:id="13"/>
      <w:r w:rsidRPr="004C71FA">
        <w:rPr>
          <w:rFonts w:cs="Arial"/>
          <w:b/>
          <w:bCs/>
          <w:sz w:val="22"/>
        </w:rPr>
        <w:t>Sklop 4:</w:t>
      </w:r>
      <w:r w:rsidRPr="004C71FA">
        <w:rPr>
          <w:rFonts w:cs="Arial"/>
          <w:sz w:val="22"/>
        </w:rPr>
        <w:t xml:space="preserve"> Dežna oblačila in varovalne rokavice</w:t>
      </w:r>
      <w:bookmarkEnd w:id="14"/>
    </w:p>
    <w:p w14:paraId="051CBC7B" w14:textId="77777777" w:rsidR="004E01D7" w:rsidRPr="004C71FA" w:rsidRDefault="004E01D7" w:rsidP="004E01D7">
      <w:pPr>
        <w:pStyle w:val="Odstavekseznama"/>
        <w:numPr>
          <w:ilvl w:val="0"/>
          <w:numId w:val="21"/>
        </w:numPr>
        <w:spacing w:after="0"/>
        <w:rPr>
          <w:rFonts w:cs="Arial"/>
          <w:sz w:val="22"/>
        </w:rPr>
      </w:pPr>
      <w:bookmarkStart w:id="15" w:name="_Hlk146283154"/>
      <w:r w:rsidRPr="004C71FA">
        <w:rPr>
          <w:rFonts w:cs="Arial"/>
          <w:b/>
          <w:bCs/>
          <w:sz w:val="22"/>
        </w:rPr>
        <w:t>Sklop 5:</w:t>
      </w:r>
      <w:r w:rsidRPr="004C71FA">
        <w:rPr>
          <w:rFonts w:cs="Arial"/>
          <w:sz w:val="22"/>
        </w:rPr>
        <w:t xml:space="preserve"> Varovalna čelada </w:t>
      </w:r>
    </w:p>
    <w:p w14:paraId="3A775F2D" w14:textId="77777777" w:rsidR="004E01D7" w:rsidRPr="004C71FA" w:rsidRDefault="004E01D7" w:rsidP="004E01D7">
      <w:pPr>
        <w:pStyle w:val="Odstavekseznama"/>
        <w:numPr>
          <w:ilvl w:val="0"/>
          <w:numId w:val="21"/>
        </w:numPr>
        <w:spacing w:after="0"/>
        <w:rPr>
          <w:rFonts w:cs="Arial"/>
          <w:sz w:val="22"/>
        </w:rPr>
      </w:pPr>
      <w:bookmarkStart w:id="16" w:name="_Hlk146283341"/>
      <w:bookmarkEnd w:id="15"/>
      <w:r w:rsidRPr="004C71FA">
        <w:rPr>
          <w:rFonts w:cs="Arial"/>
          <w:b/>
          <w:bCs/>
          <w:sz w:val="22"/>
        </w:rPr>
        <w:t xml:space="preserve">Sklop 6: </w:t>
      </w:r>
      <w:r w:rsidRPr="004C71FA">
        <w:rPr>
          <w:rFonts w:cs="Arial"/>
          <w:sz w:val="22"/>
        </w:rPr>
        <w:t>Delovna - termo oblačila</w:t>
      </w:r>
    </w:p>
    <w:p w14:paraId="108B066F" w14:textId="77777777" w:rsidR="004E01D7" w:rsidRPr="004C71FA" w:rsidRDefault="004E01D7" w:rsidP="004E01D7">
      <w:pPr>
        <w:pStyle w:val="Odstavekseznama"/>
        <w:numPr>
          <w:ilvl w:val="0"/>
          <w:numId w:val="21"/>
        </w:numPr>
        <w:spacing w:after="0"/>
        <w:rPr>
          <w:rFonts w:cs="Arial"/>
          <w:sz w:val="22"/>
        </w:rPr>
      </w:pPr>
      <w:bookmarkStart w:id="17" w:name="_Hlk146283527"/>
      <w:bookmarkEnd w:id="16"/>
      <w:r w:rsidRPr="004C71FA">
        <w:rPr>
          <w:rFonts w:cs="Arial"/>
          <w:b/>
          <w:bCs/>
          <w:sz w:val="22"/>
        </w:rPr>
        <w:t>Sklop 7:</w:t>
      </w:r>
      <w:r w:rsidRPr="004C71FA">
        <w:rPr>
          <w:rFonts w:cs="Arial"/>
          <w:sz w:val="22"/>
        </w:rPr>
        <w:t xml:space="preserve"> Delovna in varovalna obutev</w:t>
      </w:r>
    </w:p>
    <w:bookmarkEnd w:id="17"/>
    <w:p w14:paraId="408295EF" w14:textId="77777777" w:rsidR="004E01D7" w:rsidRPr="008F4C36" w:rsidRDefault="004E01D7" w:rsidP="004E01D7">
      <w:pPr>
        <w:spacing w:line="272" w:lineRule="auto"/>
        <w:ind w:right="20"/>
        <w:rPr>
          <w:rFonts w:cs="Arial"/>
          <w:sz w:val="22"/>
        </w:rPr>
      </w:pPr>
    </w:p>
    <w:p w14:paraId="6CBEC1D8" w14:textId="77777777" w:rsidR="004E01D7" w:rsidRPr="008F4C36" w:rsidRDefault="004E01D7" w:rsidP="004E01D7">
      <w:pPr>
        <w:spacing w:line="0" w:lineRule="atLeast"/>
        <w:rPr>
          <w:rFonts w:cs="Arial"/>
          <w:b/>
          <w:bCs/>
          <w:sz w:val="22"/>
        </w:rPr>
      </w:pPr>
      <w:r w:rsidRPr="008F4C36">
        <w:rPr>
          <w:rFonts w:cs="Arial"/>
          <w:b/>
          <w:bCs/>
          <w:sz w:val="22"/>
        </w:rPr>
        <w:t>Skrajni roki za dobavo artiklov po posameznem sklopu:</w:t>
      </w:r>
    </w:p>
    <w:p w14:paraId="6D1F7B5E" w14:textId="77777777" w:rsidR="004E01D7" w:rsidRDefault="004E01D7" w:rsidP="004E01D7">
      <w:pPr>
        <w:spacing w:line="0" w:lineRule="atLeast"/>
        <w:rPr>
          <w:rFonts w:ascii="Century Gothic" w:hAnsi="Century Gothic" w:cs="Arial"/>
          <w:b/>
          <w:bCs/>
          <w:color w:val="FF0000"/>
          <w:sz w:val="22"/>
        </w:rPr>
      </w:pPr>
    </w:p>
    <w:tbl>
      <w:tblPr>
        <w:tblW w:w="9356" w:type="dxa"/>
        <w:tblInd w:w="137" w:type="dxa"/>
        <w:tblCellMar>
          <w:left w:w="70" w:type="dxa"/>
          <w:right w:w="70" w:type="dxa"/>
        </w:tblCellMar>
        <w:tblLook w:val="04A0" w:firstRow="1" w:lastRow="0" w:firstColumn="1" w:lastColumn="0" w:noHBand="0" w:noVBand="1"/>
      </w:tblPr>
      <w:tblGrid>
        <w:gridCol w:w="739"/>
        <w:gridCol w:w="5306"/>
        <w:gridCol w:w="3311"/>
      </w:tblGrid>
      <w:tr w:rsidR="004E01D7" w:rsidRPr="004E01D7" w14:paraId="245CB69C" w14:textId="77777777" w:rsidTr="00C07046">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CC7BF" w14:textId="77777777" w:rsidR="004E01D7" w:rsidRPr="00032942" w:rsidRDefault="004E01D7" w:rsidP="00C07046">
            <w:pPr>
              <w:rPr>
                <w:rFonts w:cs="Arial"/>
                <w:b/>
                <w:bCs/>
                <w:sz w:val="22"/>
                <w:lang w:eastAsia="zh-CN"/>
              </w:rPr>
            </w:pPr>
            <w:bookmarkStart w:id="18" w:name="_Hlk527019293"/>
            <w:r w:rsidRPr="00032942">
              <w:rPr>
                <w:rFonts w:cs="Arial"/>
                <w:b/>
                <w:bCs/>
                <w:sz w:val="22"/>
                <w:lang w:eastAsia="zh-CN"/>
              </w:rPr>
              <w:t>Sklop</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2A17DB4E" w14:textId="77777777" w:rsidR="004E01D7" w:rsidRPr="00032942" w:rsidRDefault="004E01D7" w:rsidP="00C07046">
            <w:pPr>
              <w:rPr>
                <w:rFonts w:cs="Arial"/>
                <w:b/>
                <w:bCs/>
                <w:sz w:val="22"/>
                <w:lang w:eastAsia="zh-CN"/>
              </w:rPr>
            </w:pPr>
            <w:r w:rsidRPr="00032942">
              <w:rPr>
                <w:rFonts w:cs="Arial"/>
                <w:b/>
                <w:bCs/>
                <w:sz w:val="22"/>
                <w:lang w:eastAsia="zh-CN"/>
              </w:rPr>
              <w:t>Opis</w:t>
            </w:r>
          </w:p>
        </w:tc>
        <w:tc>
          <w:tcPr>
            <w:tcW w:w="3402" w:type="dxa"/>
            <w:tcBorders>
              <w:top w:val="single" w:sz="4" w:space="0" w:color="auto"/>
              <w:left w:val="nil"/>
              <w:bottom w:val="single" w:sz="4" w:space="0" w:color="auto"/>
              <w:right w:val="single" w:sz="4" w:space="0" w:color="auto"/>
            </w:tcBorders>
          </w:tcPr>
          <w:p w14:paraId="70450EFB" w14:textId="77777777" w:rsidR="004E01D7" w:rsidRPr="00032942" w:rsidRDefault="004E01D7" w:rsidP="00C07046">
            <w:pPr>
              <w:rPr>
                <w:rFonts w:cs="Arial"/>
                <w:b/>
                <w:bCs/>
                <w:sz w:val="22"/>
                <w:lang w:eastAsia="zh-CN"/>
              </w:rPr>
            </w:pPr>
            <w:r w:rsidRPr="00032942">
              <w:rPr>
                <w:rFonts w:cs="Arial"/>
                <w:b/>
                <w:bCs/>
                <w:sz w:val="22"/>
                <w:lang w:eastAsia="zh-CN"/>
              </w:rPr>
              <w:t>Roki za dobavo – največ:</w:t>
            </w:r>
          </w:p>
        </w:tc>
      </w:tr>
      <w:tr w:rsidR="004E01D7" w:rsidRPr="004E01D7" w14:paraId="61A3A75F" w14:textId="77777777" w:rsidTr="004C71FA">
        <w:trPr>
          <w:trHeight w:val="300"/>
        </w:trPr>
        <w:tc>
          <w:tcPr>
            <w:tcW w:w="648" w:type="dxa"/>
            <w:tcBorders>
              <w:top w:val="nil"/>
              <w:left w:val="single" w:sz="4" w:space="0" w:color="auto"/>
              <w:bottom w:val="single" w:sz="4" w:space="0" w:color="auto"/>
              <w:right w:val="single" w:sz="4" w:space="0" w:color="auto"/>
            </w:tcBorders>
            <w:shd w:val="clear" w:color="auto" w:fill="auto"/>
            <w:noWrap/>
            <w:hideMark/>
          </w:tcPr>
          <w:p w14:paraId="13D6493B" w14:textId="77777777" w:rsidR="004E01D7" w:rsidRPr="004E01D7" w:rsidRDefault="004E01D7" w:rsidP="00AB61C1">
            <w:pPr>
              <w:jc w:val="center"/>
              <w:rPr>
                <w:rFonts w:cs="Arial"/>
                <w:sz w:val="22"/>
                <w:lang w:eastAsia="zh-CN"/>
              </w:rPr>
            </w:pPr>
            <w:r w:rsidRPr="004E01D7">
              <w:rPr>
                <w:rFonts w:cs="Arial"/>
                <w:sz w:val="22"/>
                <w:lang w:eastAsia="zh-CN"/>
              </w:rPr>
              <w:t>1</w:t>
            </w:r>
          </w:p>
        </w:tc>
        <w:tc>
          <w:tcPr>
            <w:tcW w:w="5306" w:type="dxa"/>
            <w:tcBorders>
              <w:top w:val="nil"/>
              <w:left w:val="nil"/>
              <w:bottom w:val="single" w:sz="4" w:space="0" w:color="auto"/>
              <w:right w:val="single" w:sz="4" w:space="0" w:color="auto"/>
            </w:tcBorders>
            <w:shd w:val="clear" w:color="auto" w:fill="auto"/>
            <w:noWrap/>
            <w:hideMark/>
          </w:tcPr>
          <w:p w14:paraId="1EC405A6" w14:textId="77777777" w:rsidR="004E01D7" w:rsidRPr="004E01D7" w:rsidRDefault="004E01D7" w:rsidP="004C71FA">
            <w:pPr>
              <w:jc w:val="left"/>
              <w:rPr>
                <w:rFonts w:cs="Arial"/>
                <w:sz w:val="22"/>
              </w:rPr>
            </w:pPr>
            <w:r w:rsidRPr="004E01D7">
              <w:rPr>
                <w:rFonts w:cs="Arial"/>
                <w:sz w:val="22"/>
              </w:rPr>
              <w:t xml:space="preserve">Delovna in varovalna oblačila </w:t>
            </w:r>
          </w:p>
          <w:p w14:paraId="61196108" w14:textId="77777777" w:rsidR="004E01D7" w:rsidRPr="004E01D7" w:rsidRDefault="004E01D7" w:rsidP="004C71FA">
            <w:pPr>
              <w:jc w:val="left"/>
              <w:rPr>
                <w:rFonts w:cs="Arial"/>
                <w:sz w:val="22"/>
              </w:rPr>
            </w:pPr>
          </w:p>
        </w:tc>
        <w:tc>
          <w:tcPr>
            <w:tcW w:w="3402" w:type="dxa"/>
            <w:tcBorders>
              <w:top w:val="nil"/>
              <w:left w:val="nil"/>
              <w:bottom w:val="single" w:sz="4" w:space="0" w:color="auto"/>
              <w:right w:val="single" w:sz="4" w:space="0" w:color="auto"/>
            </w:tcBorders>
          </w:tcPr>
          <w:p w14:paraId="25AC64CC" w14:textId="77777777" w:rsidR="004E01D7" w:rsidRPr="004E01D7" w:rsidRDefault="004E01D7" w:rsidP="004C71FA">
            <w:pPr>
              <w:jc w:val="left"/>
              <w:rPr>
                <w:rFonts w:cs="Arial"/>
                <w:sz w:val="22"/>
                <w:highlight w:val="yellow"/>
                <w:lang w:eastAsia="zh-CN"/>
              </w:rPr>
            </w:pPr>
            <w:r w:rsidRPr="004E01D7">
              <w:rPr>
                <w:rFonts w:cs="Arial"/>
                <w:sz w:val="22"/>
                <w:lang w:eastAsia="zh-CN"/>
              </w:rPr>
              <w:t>60 dni od posameznega naročila</w:t>
            </w:r>
          </w:p>
        </w:tc>
      </w:tr>
      <w:bookmarkEnd w:id="18"/>
      <w:tr w:rsidR="004E01D7" w:rsidRPr="004E01D7" w14:paraId="6A0F63A8" w14:textId="77777777" w:rsidTr="004C71FA">
        <w:trPr>
          <w:trHeight w:val="300"/>
        </w:trPr>
        <w:tc>
          <w:tcPr>
            <w:tcW w:w="648" w:type="dxa"/>
            <w:tcBorders>
              <w:top w:val="nil"/>
              <w:left w:val="single" w:sz="4" w:space="0" w:color="auto"/>
              <w:bottom w:val="single" w:sz="4" w:space="0" w:color="auto"/>
              <w:right w:val="single" w:sz="4" w:space="0" w:color="auto"/>
            </w:tcBorders>
            <w:shd w:val="clear" w:color="auto" w:fill="auto"/>
            <w:noWrap/>
            <w:hideMark/>
          </w:tcPr>
          <w:p w14:paraId="5E58C95E" w14:textId="77777777" w:rsidR="004E01D7" w:rsidRPr="004E01D7" w:rsidRDefault="004E01D7" w:rsidP="00AB61C1">
            <w:pPr>
              <w:jc w:val="center"/>
              <w:rPr>
                <w:rFonts w:cs="Arial"/>
                <w:sz w:val="22"/>
                <w:lang w:eastAsia="zh-CN"/>
              </w:rPr>
            </w:pPr>
            <w:r w:rsidRPr="004E01D7">
              <w:rPr>
                <w:rFonts w:cs="Arial"/>
                <w:sz w:val="22"/>
                <w:lang w:eastAsia="zh-CN"/>
              </w:rPr>
              <w:t>2</w:t>
            </w:r>
          </w:p>
        </w:tc>
        <w:tc>
          <w:tcPr>
            <w:tcW w:w="5306" w:type="dxa"/>
            <w:tcBorders>
              <w:top w:val="nil"/>
              <w:left w:val="nil"/>
              <w:bottom w:val="single" w:sz="4" w:space="0" w:color="auto"/>
              <w:right w:val="single" w:sz="4" w:space="0" w:color="auto"/>
            </w:tcBorders>
            <w:shd w:val="clear" w:color="auto" w:fill="auto"/>
            <w:noWrap/>
            <w:hideMark/>
          </w:tcPr>
          <w:p w14:paraId="0F31FD88" w14:textId="77777777" w:rsidR="004E01D7" w:rsidRPr="004E01D7" w:rsidRDefault="004E01D7" w:rsidP="004C71FA">
            <w:pPr>
              <w:jc w:val="left"/>
              <w:rPr>
                <w:rFonts w:cs="Arial"/>
                <w:sz w:val="22"/>
              </w:rPr>
            </w:pPr>
            <w:r w:rsidRPr="004E01D7">
              <w:rPr>
                <w:rFonts w:cs="Arial"/>
                <w:sz w:val="22"/>
              </w:rPr>
              <w:t>Delovna in varovalna oblačila - protivrezna</w:t>
            </w:r>
          </w:p>
          <w:p w14:paraId="0BD810D8" w14:textId="77777777" w:rsidR="004E01D7" w:rsidRPr="004E01D7" w:rsidRDefault="004E01D7" w:rsidP="004C71FA">
            <w:pPr>
              <w:jc w:val="left"/>
              <w:rPr>
                <w:rFonts w:cs="Arial"/>
                <w:sz w:val="22"/>
              </w:rPr>
            </w:pPr>
          </w:p>
        </w:tc>
        <w:tc>
          <w:tcPr>
            <w:tcW w:w="3402" w:type="dxa"/>
            <w:tcBorders>
              <w:top w:val="nil"/>
              <w:left w:val="nil"/>
              <w:bottom w:val="single" w:sz="4" w:space="0" w:color="auto"/>
              <w:right w:val="single" w:sz="4" w:space="0" w:color="auto"/>
            </w:tcBorders>
          </w:tcPr>
          <w:p w14:paraId="7B0AD80D" w14:textId="77777777" w:rsidR="004E01D7" w:rsidRPr="004E01D7" w:rsidRDefault="004E01D7" w:rsidP="004C71FA">
            <w:pPr>
              <w:jc w:val="left"/>
              <w:rPr>
                <w:rFonts w:cs="Arial"/>
                <w:sz w:val="22"/>
                <w:highlight w:val="yellow"/>
                <w:lang w:eastAsia="zh-CN"/>
              </w:rPr>
            </w:pPr>
            <w:r w:rsidRPr="004E01D7">
              <w:rPr>
                <w:rFonts w:cs="Arial"/>
                <w:sz w:val="22"/>
                <w:lang w:eastAsia="zh-CN"/>
              </w:rPr>
              <w:t>60 dni od posameznega naročila</w:t>
            </w:r>
          </w:p>
        </w:tc>
      </w:tr>
      <w:tr w:rsidR="004E01D7" w:rsidRPr="004E01D7" w14:paraId="354D2703" w14:textId="77777777" w:rsidTr="004C71FA">
        <w:trPr>
          <w:trHeight w:val="329"/>
        </w:trPr>
        <w:tc>
          <w:tcPr>
            <w:tcW w:w="648" w:type="dxa"/>
            <w:tcBorders>
              <w:top w:val="nil"/>
              <w:left w:val="single" w:sz="4" w:space="0" w:color="auto"/>
              <w:bottom w:val="single" w:sz="4" w:space="0" w:color="auto"/>
              <w:right w:val="single" w:sz="4" w:space="0" w:color="auto"/>
            </w:tcBorders>
            <w:shd w:val="clear" w:color="auto" w:fill="auto"/>
            <w:noWrap/>
            <w:hideMark/>
          </w:tcPr>
          <w:p w14:paraId="6B6F0476" w14:textId="77777777" w:rsidR="004E01D7" w:rsidRPr="004E01D7" w:rsidRDefault="004E01D7" w:rsidP="00AB61C1">
            <w:pPr>
              <w:jc w:val="center"/>
              <w:rPr>
                <w:rFonts w:cs="Arial"/>
                <w:sz w:val="22"/>
                <w:lang w:eastAsia="zh-CN"/>
              </w:rPr>
            </w:pPr>
            <w:r w:rsidRPr="004E01D7">
              <w:rPr>
                <w:rFonts w:cs="Arial"/>
                <w:sz w:val="22"/>
                <w:lang w:eastAsia="zh-CN"/>
              </w:rPr>
              <w:t>3</w:t>
            </w:r>
          </w:p>
        </w:tc>
        <w:tc>
          <w:tcPr>
            <w:tcW w:w="5306" w:type="dxa"/>
            <w:tcBorders>
              <w:top w:val="nil"/>
              <w:left w:val="nil"/>
              <w:bottom w:val="single" w:sz="4" w:space="0" w:color="auto"/>
              <w:right w:val="single" w:sz="4" w:space="0" w:color="auto"/>
            </w:tcBorders>
            <w:shd w:val="clear" w:color="auto" w:fill="auto"/>
            <w:noWrap/>
            <w:hideMark/>
          </w:tcPr>
          <w:p w14:paraId="1D0B1A4E" w14:textId="77777777" w:rsidR="004E01D7" w:rsidRPr="004E01D7" w:rsidRDefault="004E01D7" w:rsidP="004C71FA">
            <w:pPr>
              <w:jc w:val="left"/>
              <w:rPr>
                <w:rFonts w:cs="Arial"/>
                <w:sz w:val="22"/>
              </w:rPr>
            </w:pPr>
            <w:r w:rsidRPr="004E01D7">
              <w:rPr>
                <w:rFonts w:cs="Arial"/>
                <w:sz w:val="22"/>
              </w:rPr>
              <w:t>Delovna in varovalna obutev - gozdarska</w:t>
            </w:r>
          </w:p>
          <w:p w14:paraId="4DFCEA7E" w14:textId="77777777" w:rsidR="004E01D7" w:rsidRPr="004E01D7" w:rsidRDefault="004E01D7" w:rsidP="004C71FA">
            <w:pPr>
              <w:jc w:val="left"/>
              <w:rPr>
                <w:rFonts w:cs="Arial"/>
                <w:sz w:val="22"/>
              </w:rPr>
            </w:pPr>
          </w:p>
        </w:tc>
        <w:tc>
          <w:tcPr>
            <w:tcW w:w="3402" w:type="dxa"/>
            <w:tcBorders>
              <w:top w:val="nil"/>
              <w:left w:val="nil"/>
              <w:bottom w:val="single" w:sz="4" w:space="0" w:color="auto"/>
              <w:right w:val="single" w:sz="4" w:space="0" w:color="auto"/>
            </w:tcBorders>
          </w:tcPr>
          <w:p w14:paraId="7ABCBA8A" w14:textId="77777777" w:rsidR="004E01D7" w:rsidRPr="004E01D7" w:rsidRDefault="004E01D7" w:rsidP="004C71FA">
            <w:pPr>
              <w:jc w:val="left"/>
              <w:rPr>
                <w:rFonts w:cs="Arial"/>
                <w:sz w:val="22"/>
                <w:highlight w:val="yellow"/>
                <w:lang w:eastAsia="zh-CN"/>
              </w:rPr>
            </w:pPr>
            <w:r w:rsidRPr="004E01D7">
              <w:rPr>
                <w:rFonts w:cs="Arial"/>
                <w:sz w:val="22"/>
                <w:lang w:eastAsia="zh-CN"/>
              </w:rPr>
              <w:t>14 dni od posameznega naročila</w:t>
            </w:r>
          </w:p>
        </w:tc>
      </w:tr>
      <w:tr w:rsidR="004E01D7" w:rsidRPr="004E01D7" w14:paraId="41F86464" w14:textId="77777777" w:rsidTr="004C71FA">
        <w:trPr>
          <w:trHeight w:val="300"/>
        </w:trPr>
        <w:tc>
          <w:tcPr>
            <w:tcW w:w="648" w:type="dxa"/>
            <w:tcBorders>
              <w:top w:val="nil"/>
              <w:left w:val="single" w:sz="4" w:space="0" w:color="auto"/>
              <w:bottom w:val="single" w:sz="4" w:space="0" w:color="auto"/>
              <w:right w:val="single" w:sz="4" w:space="0" w:color="auto"/>
            </w:tcBorders>
            <w:shd w:val="clear" w:color="auto" w:fill="auto"/>
            <w:noWrap/>
            <w:hideMark/>
          </w:tcPr>
          <w:p w14:paraId="6BDE60B3" w14:textId="77777777" w:rsidR="004E01D7" w:rsidRPr="004E01D7" w:rsidRDefault="004E01D7" w:rsidP="00AB61C1">
            <w:pPr>
              <w:jc w:val="center"/>
              <w:rPr>
                <w:rFonts w:cs="Arial"/>
                <w:sz w:val="22"/>
                <w:lang w:eastAsia="zh-CN"/>
              </w:rPr>
            </w:pPr>
            <w:r w:rsidRPr="004E01D7">
              <w:rPr>
                <w:rFonts w:cs="Arial"/>
                <w:sz w:val="22"/>
                <w:lang w:eastAsia="zh-CN"/>
              </w:rPr>
              <w:t>4</w:t>
            </w:r>
          </w:p>
        </w:tc>
        <w:tc>
          <w:tcPr>
            <w:tcW w:w="5306" w:type="dxa"/>
            <w:tcBorders>
              <w:top w:val="nil"/>
              <w:left w:val="nil"/>
              <w:bottom w:val="single" w:sz="4" w:space="0" w:color="auto"/>
              <w:right w:val="single" w:sz="4" w:space="0" w:color="auto"/>
            </w:tcBorders>
            <w:shd w:val="clear" w:color="auto" w:fill="auto"/>
            <w:noWrap/>
          </w:tcPr>
          <w:p w14:paraId="4AF476DF" w14:textId="77777777" w:rsidR="004E01D7" w:rsidRDefault="004E01D7" w:rsidP="004C71FA">
            <w:pPr>
              <w:jc w:val="left"/>
              <w:rPr>
                <w:rFonts w:cs="Arial"/>
                <w:sz w:val="22"/>
              </w:rPr>
            </w:pPr>
            <w:r w:rsidRPr="004E01D7">
              <w:rPr>
                <w:rFonts w:cs="Arial"/>
                <w:sz w:val="22"/>
              </w:rPr>
              <w:t>Dežna oblačila in varovalne rokavice</w:t>
            </w:r>
          </w:p>
          <w:p w14:paraId="4D309F39" w14:textId="3A54314F" w:rsidR="004C71FA" w:rsidRPr="004E01D7" w:rsidRDefault="004C71FA" w:rsidP="004C71FA">
            <w:pPr>
              <w:jc w:val="left"/>
              <w:rPr>
                <w:rFonts w:cs="Arial"/>
                <w:sz w:val="22"/>
              </w:rPr>
            </w:pPr>
          </w:p>
        </w:tc>
        <w:tc>
          <w:tcPr>
            <w:tcW w:w="3402" w:type="dxa"/>
            <w:tcBorders>
              <w:top w:val="nil"/>
              <w:left w:val="nil"/>
              <w:bottom w:val="single" w:sz="4" w:space="0" w:color="auto"/>
              <w:right w:val="single" w:sz="4" w:space="0" w:color="auto"/>
            </w:tcBorders>
          </w:tcPr>
          <w:p w14:paraId="5D5932A2" w14:textId="77777777" w:rsidR="004E01D7" w:rsidRPr="004E01D7" w:rsidRDefault="004E01D7" w:rsidP="004C71FA">
            <w:pPr>
              <w:jc w:val="left"/>
              <w:rPr>
                <w:rFonts w:cs="Arial"/>
                <w:sz w:val="22"/>
                <w:highlight w:val="yellow"/>
                <w:lang w:eastAsia="zh-CN"/>
              </w:rPr>
            </w:pPr>
            <w:r w:rsidRPr="004E01D7">
              <w:rPr>
                <w:rFonts w:cs="Arial"/>
                <w:sz w:val="22"/>
                <w:lang w:eastAsia="zh-CN"/>
              </w:rPr>
              <w:t>14 dni od posameznega naročila</w:t>
            </w:r>
          </w:p>
        </w:tc>
      </w:tr>
      <w:tr w:rsidR="004E01D7" w:rsidRPr="004E01D7" w14:paraId="0A370FC5" w14:textId="77777777" w:rsidTr="004C71FA">
        <w:trPr>
          <w:trHeight w:val="300"/>
        </w:trPr>
        <w:tc>
          <w:tcPr>
            <w:tcW w:w="648" w:type="dxa"/>
            <w:tcBorders>
              <w:top w:val="nil"/>
              <w:left w:val="single" w:sz="4" w:space="0" w:color="auto"/>
              <w:bottom w:val="single" w:sz="4" w:space="0" w:color="auto"/>
              <w:right w:val="single" w:sz="4" w:space="0" w:color="auto"/>
            </w:tcBorders>
            <w:shd w:val="clear" w:color="auto" w:fill="auto"/>
            <w:noWrap/>
            <w:hideMark/>
          </w:tcPr>
          <w:p w14:paraId="71302D9C" w14:textId="77777777" w:rsidR="004E01D7" w:rsidRPr="004E01D7" w:rsidRDefault="004E01D7" w:rsidP="00AB61C1">
            <w:pPr>
              <w:jc w:val="center"/>
              <w:rPr>
                <w:rFonts w:cs="Arial"/>
                <w:sz w:val="22"/>
                <w:lang w:eastAsia="zh-CN"/>
              </w:rPr>
            </w:pPr>
            <w:r w:rsidRPr="004E01D7">
              <w:rPr>
                <w:rFonts w:cs="Arial"/>
                <w:sz w:val="22"/>
                <w:lang w:eastAsia="zh-CN"/>
              </w:rPr>
              <w:t>5</w:t>
            </w:r>
          </w:p>
        </w:tc>
        <w:tc>
          <w:tcPr>
            <w:tcW w:w="5306" w:type="dxa"/>
            <w:tcBorders>
              <w:top w:val="nil"/>
              <w:left w:val="nil"/>
              <w:bottom w:val="single" w:sz="4" w:space="0" w:color="auto"/>
              <w:right w:val="single" w:sz="4" w:space="0" w:color="auto"/>
            </w:tcBorders>
            <w:shd w:val="clear" w:color="auto" w:fill="auto"/>
            <w:noWrap/>
          </w:tcPr>
          <w:p w14:paraId="35F52FF5" w14:textId="77777777" w:rsidR="004E01D7" w:rsidRDefault="004E01D7" w:rsidP="004C71FA">
            <w:pPr>
              <w:jc w:val="left"/>
              <w:rPr>
                <w:rFonts w:cs="Arial"/>
                <w:sz w:val="22"/>
              </w:rPr>
            </w:pPr>
            <w:r w:rsidRPr="004E01D7">
              <w:rPr>
                <w:rFonts w:cs="Arial"/>
                <w:sz w:val="22"/>
              </w:rPr>
              <w:t>Varovalna čelada</w:t>
            </w:r>
          </w:p>
          <w:p w14:paraId="6052BF58" w14:textId="1F811451" w:rsidR="004C71FA" w:rsidRPr="004E01D7" w:rsidRDefault="004C71FA" w:rsidP="004C71FA">
            <w:pPr>
              <w:jc w:val="left"/>
              <w:rPr>
                <w:rFonts w:cs="Arial"/>
                <w:sz w:val="22"/>
              </w:rPr>
            </w:pPr>
          </w:p>
        </w:tc>
        <w:tc>
          <w:tcPr>
            <w:tcW w:w="3402" w:type="dxa"/>
            <w:tcBorders>
              <w:top w:val="nil"/>
              <w:left w:val="nil"/>
              <w:bottom w:val="single" w:sz="4" w:space="0" w:color="auto"/>
              <w:right w:val="single" w:sz="4" w:space="0" w:color="auto"/>
            </w:tcBorders>
          </w:tcPr>
          <w:p w14:paraId="61836E9B" w14:textId="77777777" w:rsidR="004E01D7" w:rsidRPr="004E01D7" w:rsidRDefault="004E01D7" w:rsidP="004C71FA">
            <w:pPr>
              <w:jc w:val="left"/>
              <w:rPr>
                <w:rFonts w:cs="Arial"/>
                <w:sz w:val="22"/>
                <w:highlight w:val="yellow"/>
                <w:lang w:eastAsia="zh-CN"/>
              </w:rPr>
            </w:pPr>
            <w:r w:rsidRPr="004E01D7">
              <w:rPr>
                <w:rFonts w:cs="Arial"/>
                <w:sz w:val="22"/>
                <w:lang w:eastAsia="zh-CN"/>
              </w:rPr>
              <w:t>14 dni od posameznega naročila</w:t>
            </w:r>
          </w:p>
        </w:tc>
      </w:tr>
      <w:tr w:rsidR="004E01D7" w:rsidRPr="004E01D7" w14:paraId="7537FA65" w14:textId="77777777" w:rsidTr="004C71FA">
        <w:trPr>
          <w:trHeight w:val="300"/>
        </w:trPr>
        <w:tc>
          <w:tcPr>
            <w:tcW w:w="648" w:type="dxa"/>
            <w:tcBorders>
              <w:top w:val="nil"/>
              <w:left w:val="single" w:sz="4" w:space="0" w:color="auto"/>
              <w:bottom w:val="single" w:sz="4" w:space="0" w:color="auto"/>
              <w:right w:val="single" w:sz="4" w:space="0" w:color="auto"/>
            </w:tcBorders>
            <w:shd w:val="clear" w:color="auto" w:fill="auto"/>
            <w:noWrap/>
            <w:hideMark/>
          </w:tcPr>
          <w:p w14:paraId="7D64BBC6" w14:textId="77777777" w:rsidR="004E01D7" w:rsidRPr="004E01D7" w:rsidRDefault="004E01D7" w:rsidP="00AB61C1">
            <w:pPr>
              <w:jc w:val="center"/>
              <w:rPr>
                <w:rFonts w:cs="Arial"/>
                <w:sz w:val="22"/>
                <w:lang w:eastAsia="zh-CN"/>
              </w:rPr>
            </w:pPr>
            <w:r w:rsidRPr="004E01D7">
              <w:rPr>
                <w:rFonts w:cs="Arial"/>
                <w:sz w:val="22"/>
                <w:lang w:eastAsia="zh-CN"/>
              </w:rPr>
              <w:t>6</w:t>
            </w:r>
          </w:p>
        </w:tc>
        <w:tc>
          <w:tcPr>
            <w:tcW w:w="5306" w:type="dxa"/>
            <w:tcBorders>
              <w:top w:val="nil"/>
              <w:left w:val="nil"/>
              <w:bottom w:val="single" w:sz="4" w:space="0" w:color="auto"/>
              <w:right w:val="single" w:sz="4" w:space="0" w:color="auto"/>
            </w:tcBorders>
            <w:shd w:val="clear" w:color="auto" w:fill="auto"/>
            <w:noWrap/>
            <w:hideMark/>
          </w:tcPr>
          <w:p w14:paraId="48C67285" w14:textId="77777777" w:rsidR="004E01D7" w:rsidRDefault="004E01D7" w:rsidP="004C71FA">
            <w:pPr>
              <w:jc w:val="left"/>
              <w:rPr>
                <w:rFonts w:cs="Arial"/>
                <w:sz w:val="22"/>
              </w:rPr>
            </w:pPr>
            <w:r w:rsidRPr="004E01D7">
              <w:rPr>
                <w:rFonts w:cs="Arial"/>
                <w:sz w:val="22"/>
              </w:rPr>
              <w:t>Delovna - termo oblačila</w:t>
            </w:r>
          </w:p>
          <w:p w14:paraId="1C849883" w14:textId="1A3D9D40" w:rsidR="004C71FA" w:rsidRPr="004E01D7" w:rsidRDefault="004C71FA" w:rsidP="004C71FA">
            <w:pPr>
              <w:jc w:val="left"/>
              <w:rPr>
                <w:rFonts w:cs="Arial"/>
                <w:sz w:val="22"/>
              </w:rPr>
            </w:pPr>
          </w:p>
        </w:tc>
        <w:tc>
          <w:tcPr>
            <w:tcW w:w="3402" w:type="dxa"/>
            <w:tcBorders>
              <w:top w:val="nil"/>
              <w:left w:val="nil"/>
              <w:bottom w:val="single" w:sz="4" w:space="0" w:color="auto"/>
              <w:right w:val="single" w:sz="4" w:space="0" w:color="auto"/>
            </w:tcBorders>
          </w:tcPr>
          <w:p w14:paraId="25DB9D8D" w14:textId="77777777" w:rsidR="004E01D7" w:rsidRPr="004E01D7" w:rsidRDefault="004E01D7" w:rsidP="004C71FA">
            <w:pPr>
              <w:jc w:val="left"/>
              <w:rPr>
                <w:rFonts w:cs="Arial"/>
                <w:sz w:val="22"/>
                <w:highlight w:val="yellow"/>
                <w:lang w:eastAsia="zh-CN"/>
              </w:rPr>
            </w:pPr>
            <w:r w:rsidRPr="004E01D7">
              <w:rPr>
                <w:rFonts w:cs="Arial"/>
                <w:sz w:val="22"/>
                <w:lang w:eastAsia="zh-CN"/>
              </w:rPr>
              <w:t>14 dni od posameznega naročila</w:t>
            </w:r>
          </w:p>
        </w:tc>
      </w:tr>
      <w:tr w:rsidR="004E01D7" w:rsidRPr="004E01D7" w14:paraId="4E1E895E" w14:textId="77777777" w:rsidTr="004C71FA">
        <w:trPr>
          <w:trHeight w:val="303"/>
        </w:trPr>
        <w:tc>
          <w:tcPr>
            <w:tcW w:w="648" w:type="dxa"/>
            <w:tcBorders>
              <w:top w:val="nil"/>
              <w:left w:val="single" w:sz="4" w:space="0" w:color="auto"/>
              <w:bottom w:val="single" w:sz="4" w:space="0" w:color="auto"/>
              <w:right w:val="single" w:sz="4" w:space="0" w:color="auto"/>
            </w:tcBorders>
            <w:shd w:val="clear" w:color="auto" w:fill="auto"/>
            <w:noWrap/>
            <w:hideMark/>
          </w:tcPr>
          <w:p w14:paraId="7F8DDC2A" w14:textId="77777777" w:rsidR="004E01D7" w:rsidRPr="004E01D7" w:rsidRDefault="004E01D7" w:rsidP="00AB61C1">
            <w:pPr>
              <w:jc w:val="center"/>
              <w:rPr>
                <w:rFonts w:cs="Arial"/>
                <w:sz w:val="22"/>
                <w:lang w:eastAsia="zh-CN"/>
              </w:rPr>
            </w:pPr>
            <w:r w:rsidRPr="004E01D7">
              <w:rPr>
                <w:rFonts w:cs="Arial"/>
                <w:sz w:val="22"/>
                <w:lang w:eastAsia="zh-CN"/>
              </w:rPr>
              <w:t>7</w:t>
            </w:r>
          </w:p>
        </w:tc>
        <w:tc>
          <w:tcPr>
            <w:tcW w:w="5306" w:type="dxa"/>
            <w:tcBorders>
              <w:top w:val="nil"/>
              <w:left w:val="nil"/>
              <w:bottom w:val="single" w:sz="4" w:space="0" w:color="auto"/>
              <w:right w:val="single" w:sz="4" w:space="0" w:color="auto"/>
            </w:tcBorders>
            <w:shd w:val="clear" w:color="auto" w:fill="auto"/>
            <w:noWrap/>
            <w:hideMark/>
          </w:tcPr>
          <w:p w14:paraId="0044319F" w14:textId="77777777" w:rsidR="004E01D7" w:rsidRPr="004E01D7" w:rsidRDefault="004E01D7" w:rsidP="004C71FA">
            <w:pPr>
              <w:jc w:val="left"/>
              <w:rPr>
                <w:rFonts w:cs="Arial"/>
                <w:sz w:val="22"/>
              </w:rPr>
            </w:pPr>
            <w:r w:rsidRPr="004E01D7">
              <w:rPr>
                <w:rFonts w:cs="Arial"/>
                <w:sz w:val="22"/>
              </w:rPr>
              <w:t>Delovna in varovalna obutev</w:t>
            </w:r>
          </w:p>
          <w:p w14:paraId="533045B3" w14:textId="77777777" w:rsidR="004E01D7" w:rsidRPr="004E01D7" w:rsidRDefault="004E01D7" w:rsidP="004C71FA">
            <w:pPr>
              <w:jc w:val="left"/>
              <w:rPr>
                <w:rFonts w:cs="Arial"/>
                <w:sz w:val="22"/>
              </w:rPr>
            </w:pPr>
          </w:p>
        </w:tc>
        <w:tc>
          <w:tcPr>
            <w:tcW w:w="3402" w:type="dxa"/>
            <w:tcBorders>
              <w:top w:val="nil"/>
              <w:left w:val="nil"/>
              <w:bottom w:val="single" w:sz="4" w:space="0" w:color="auto"/>
              <w:right w:val="single" w:sz="4" w:space="0" w:color="auto"/>
            </w:tcBorders>
          </w:tcPr>
          <w:p w14:paraId="7DEED2EB" w14:textId="77777777" w:rsidR="004E01D7" w:rsidRPr="004E01D7" w:rsidRDefault="004E01D7" w:rsidP="004C71FA">
            <w:pPr>
              <w:jc w:val="left"/>
              <w:rPr>
                <w:rFonts w:cs="Arial"/>
                <w:sz w:val="22"/>
                <w:lang w:eastAsia="zh-CN"/>
              </w:rPr>
            </w:pPr>
            <w:r w:rsidRPr="004E01D7">
              <w:rPr>
                <w:rFonts w:cs="Arial"/>
                <w:sz w:val="22"/>
                <w:lang w:eastAsia="zh-CN"/>
              </w:rPr>
              <w:t>14 dni od posameznega naročila</w:t>
            </w:r>
          </w:p>
        </w:tc>
      </w:tr>
    </w:tbl>
    <w:p w14:paraId="0488A8B4" w14:textId="77777777" w:rsidR="004E01D7" w:rsidRPr="004E01D7" w:rsidRDefault="004E01D7" w:rsidP="004E01D7">
      <w:pPr>
        <w:spacing w:line="0" w:lineRule="atLeast"/>
        <w:rPr>
          <w:rFonts w:cs="Arial"/>
          <w:b/>
          <w:bCs/>
          <w:sz w:val="22"/>
        </w:rPr>
      </w:pPr>
    </w:p>
    <w:p w14:paraId="4A1455C8" w14:textId="7892EF45" w:rsidR="009563FC" w:rsidRPr="00883D3F" w:rsidRDefault="004E01D7" w:rsidP="009563FC">
      <w:pPr>
        <w:spacing w:line="0" w:lineRule="atLeast"/>
        <w:rPr>
          <w:rFonts w:cs="Arial"/>
          <w:sz w:val="22"/>
        </w:rPr>
      </w:pPr>
      <w:r w:rsidRPr="009563FC">
        <w:rPr>
          <w:rFonts w:cs="Arial"/>
          <w:sz w:val="22"/>
        </w:rPr>
        <w:t xml:space="preserve">Dobave artiklov po posameznih sklopih so sukcesivne, količine iz obrazca »Predračun« </w:t>
      </w:r>
      <w:r w:rsidRPr="009563FC">
        <w:rPr>
          <w:rFonts w:cs="Arial"/>
          <w:sz w:val="22"/>
          <w:u w:val="single"/>
        </w:rPr>
        <w:t>so ocenjene in za naročnika niso zavezujoče</w:t>
      </w:r>
      <w:r w:rsidRPr="00883D3F">
        <w:rPr>
          <w:rFonts w:cs="Arial"/>
          <w:sz w:val="22"/>
          <w:u w:val="single"/>
        </w:rPr>
        <w:t xml:space="preserve">. </w:t>
      </w:r>
      <w:r w:rsidRPr="00883D3F">
        <w:rPr>
          <w:rFonts w:cs="Arial"/>
          <w:sz w:val="22"/>
        </w:rPr>
        <w:t>Ocenjene količine po posameznih sklopih</w:t>
      </w:r>
      <w:r w:rsidR="000420FC" w:rsidRPr="00883D3F">
        <w:rPr>
          <w:rFonts w:cs="Arial"/>
          <w:sz w:val="22"/>
        </w:rPr>
        <w:t xml:space="preserve">/ </w:t>
      </w:r>
      <w:r w:rsidR="009563FC" w:rsidRPr="00883D3F">
        <w:rPr>
          <w:rFonts w:cs="Arial"/>
          <w:sz w:val="22"/>
        </w:rPr>
        <w:t>letih so razvidne iz  dokumenta »Ocenjene količine – po sklopih/letih</w:t>
      </w:r>
      <w:r w:rsidR="00FA24D0" w:rsidRPr="00883D3F">
        <w:rPr>
          <w:rFonts w:cs="Arial"/>
          <w:sz w:val="22"/>
        </w:rPr>
        <w:t xml:space="preserve"> OVO 2024</w:t>
      </w:r>
      <w:r w:rsidR="001F7E6F" w:rsidRPr="00883D3F">
        <w:rPr>
          <w:rFonts w:cs="Arial"/>
          <w:sz w:val="22"/>
        </w:rPr>
        <w:t>«</w:t>
      </w:r>
      <w:r w:rsidR="009563FC" w:rsidRPr="00883D3F">
        <w:rPr>
          <w:rFonts w:cs="Arial"/>
          <w:sz w:val="22"/>
        </w:rPr>
        <w:t>, ki je del Tehničnih specifikacij.</w:t>
      </w:r>
    </w:p>
    <w:p w14:paraId="4A136335" w14:textId="3DED0601" w:rsidR="009563FC" w:rsidRDefault="009563FC" w:rsidP="004E01D7">
      <w:pPr>
        <w:spacing w:line="0" w:lineRule="atLeast"/>
        <w:rPr>
          <w:rFonts w:cs="Arial"/>
          <w:color w:val="FF0000"/>
          <w:sz w:val="22"/>
        </w:rPr>
      </w:pPr>
    </w:p>
    <w:p w14:paraId="47BA455A" w14:textId="2D4DD8E8" w:rsidR="00E65A56" w:rsidRPr="00B34B34" w:rsidRDefault="00E65A56" w:rsidP="00E65A56">
      <w:pPr>
        <w:rPr>
          <w:rFonts w:cs="Arial"/>
          <w:sz w:val="22"/>
        </w:rPr>
      </w:pPr>
      <w:r w:rsidRPr="00B34B34">
        <w:rPr>
          <w:rFonts w:cs="Arial"/>
          <w:sz w:val="22"/>
        </w:rPr>
        <w:t>Ponudnik se lahko prijavi na enega ali več sklopov predmetnega naročila.</w:t>
      </w:r>
    </w:p>
    <w:p w14:paraId="50036E0D" w14:textId="77777777" w:rsidR="00E65A56" w:rsidRPr="00B34B34" w:rsidRDefault="00E65A56" w:rsidP="00E65A56">
      <w:pPr>
        <w:spacing w:line="0" w:lineRule="atLeast"/>
        <w:rPr>
          <w:rFonts w:cs="Arial"/>
          <w:sz w:val="22"/>
        </w:rPr>
      </w:pPr>
    </w:p>
    <w:p w14:paraId="2EA1D931" w14:textId="0F973134" w:rsidR="00E65A56" w:rsidRDefault="00E65A56" w:rsidP="00E65A56">
      <w:pPr>
        <w:spacing w:line="0" w:lineRule="atLeast"/>
        <w:rPr>
          <w:rFonts w:cs="Arial"/>
          <w:sz w:val="22"/>
        </w:rPr>
      </w:pPr>
      <w:r w:rsidRPr="00B34B34">
        <w:rPr>
          <w:rFonts w:cs="Arial"/>
          <w:sz w:val="22"/>
        </w:rPr>
        <w:t>Podrobnejša specifikacija naročila po posameznem sklopu je razvidna iz Tehničnih specifikacij, obrazca Predračuna,</w:t>
      </w:r>
      <w:r w:rsidR="003C43A8" w:rsidRPr="00B34B34">
        <w:rPr>
          <w:rFonts w:cs="Arial"/>
          <w:sz w:val="22"/>
        </w:rPr>
        <w:t xml:space="preserve"> Okvirnega sporazuma </w:t>
      </w:r>
      <w:r w:rsidRPr="00B34B34">
        <w:rPr>
          <w:rFonts w:cs="Arial"/>
          <w:sz w:val="22"/>
        </w:rPr>
        <w:t xml:space="preserve">št. </w:t>
      </w:r>
      <w:r w:rsidR="0068425A" w:rsidRPr="00B34B34">
        <w:rPr>
          <w:rFonts w:cs="Arial"/>
          <w:sz w:val="22"/>
        </w:rPr>
        <w:t>OVO</w:t>
      </w:r>
      <w:r w:rsidR="00666D25" w:rsidRPr="00B34B34">
        <w:rPr>
          <w:rFonts w:cs="Arial"/>
          <w:sz w:val="22"/>
        </w:rPr>
        <w:t xml:space="preserve"> </w:t>
      </w:r>
      <w:r w:rsidR="00E71E13" w:rsidRPr="00B34B34">
        <w:rPr>
          <w:rFonts w:cs="Arial"/>
          <w:sz w:val="22"/>
        </w:rPr>
        <w:t>202</w:t>
      </w:r>
      <w:r w:rsidR="00011596" w:rsidRPr="00B34B34">
        <w:rPr>
          <w:rFonts w:cs="Arial"/>
          <w:sz w:val="22"/>
        </w:rPr>
        <w:t>4</w:t>
      </w:r>
      <w:r w:rsidR="00E71E13" w:rsidRPr="00B34B34">
        <w:rPr>
          <w:rFonts w:cs="Arial"/>
          <w:sz w:val="22"/>
        </w:rPr>
        <w:t xml:space="preserve"> </w:t>
      </w:r>
      <w:r w:rsidRPr="00B34B34">
        <w:rPr>
          <w:rFonts w:cs="Arial"/>
          <w:sz w:val="22"/>
        </w:rPr>
        <w:t>ter iz ostalih prilog dokumentacije v zvezi z oddajo javnega naročila.</w:t>
      </w:r>
    </w:p>
    <w:p w14:paraId="36474C7E" w14:textId="684E44E1" w:rsidR="0099465C" w:rsidRDefault="0099465C" w:rsidP="00E65A56">
      <w:pPr>
        <w:spacing w:line="0" w:lineRule="atLeast"/>
        <w:rPr>
          <w:rFonts w:cs="Arial"/>
          <w:sz w:val="22"/>
        </w:rPr>
      </w:pPr>
    </w:p>
    <w:p w14:paraId="1DB5540A" w14:textId="11673BB9" w:rsidR="0099465C" w:rsidRPr="0099465C" w:rsidRDefault="00F1487A" w:rsidP="00E65A56">
      <w:pPr>
        <w:spacing w:line="0" w:lineRule="atLeast"/>
        <w:rPr>
          <w:rFonts w:cs="Arial"/>
          <w:color w:val="FF0000"/>
          <w:sz w:val="22"/>
        </w:rPr>
      </w:pPr>
      <w:bookmarkStart w:id="19" w:name="_Hlk146778254"/>
      <w:r>
        <w:rPr>
          <w:rFonts w:cs="Arial"/>
          <w:sz w:val="22"/>
        </w:rPr>
        <w:lastRenderedPageBreak/>
        <w:t>Neobvezen  o</w:t>
      </w:r>
      <w:r w:rsidR="0099465C">
        <w:rPr>
          <w:rFonts w:cs="Arial"/>
          <w:sz w:val="22"/>
        </w:rPr>
        <w:t>gled obstoječih</w:t>
      </w:r>
      <w:r w:rsidR="00D018C2">
        <w:rPr>
          <w:rFonts w:cs="Arial"/>
          <w:sz w:val="22"/>
        </w:rPr>
        <w:t xml:space="preserve"> določenih </w:t>
      </w:r>
      <w:r w:rsidR="0099465C">
        <w:rPr>
          <w:rFonts w:cs="Arial"/>
          <w:sz w:val="22"/>
        </w:rPr>
        <w:t>artiklov naročnika</w:t>
      </w:r>
      <w:r w:rsidR="00D018C2">
        <w:rPr>
          <w:rFonts w:cs="Arial"/>
          <w:sz w:val="22"/>
        </w:rPr>
        <w:t xml:space="preserve">, za katere je to označeno v tehničnih specifikacijah, </w:t>
      </w:r>
      <w:r w:rsidR="0099465C">
        <w:rPr>
          <w:rFonts w:cs="Arial"/>
          <w:sz w:val="22"/>
        </w:rPr>
        <w:t xml:space="preserve">je možen po predhodni najavi na elektronski naslov: </w:t>
      </w:r>
      <w:hyperlink r:id="rId9" w:history="1">
        <w:r w:rsidR="0099465C" w:rsidRPr="00207054">
          <w:rPr>
            <w:rStyle w:val="Hiperpovezava"/>
            <w:rFonts w:cs="Arial"/>
            <w:sz w:val="22"/>
          </w:rPr>
          <w:t>tim.osmak@sidg.si</w:t>
        </w:r>
      </w:hyperlink>
      <w:r w:rsidR="0099465C">
        <w:rPr>
          <w:rFonts w:cs="Arial"/>
          <w:sz w:val="22"/>
        </w:rPr>
        <w:t xml:space="preserve"> in sicer je potrebno zahtevo za ogled poslati najkasneje</w:t>
      </w:r>
      <w:r w:rsidR="0099465C" w:rsidRPr="00B1661B">
        <w:rPr>
          <w:rFonts w:cs="Arial"/>
          <w:sz w:val="22"/>
        </w:rPr>
        <w:t xml:space="preserve"> </w:t>
      </w:r>
      <w:r w:rsidR="0099465C" w:rsidRPr="003C6E78">
        <w:rPr>
          <w:rFonts w:cs="Arial"/>
          <w:b/>
          <w:bCs/>
          <w:sz w:val="22"/>
        </w:rPr>
        <w:t xml:space="preserve">do </w:t>
      </w:r>
      <w:r w:rsidR="003C6E78" w:rsidRPr="003C6E78">
        <w:rPr>
          <w:rFonts w:cs="Arial"/>
          <w:b/>
          <w:bCs/>
          <w:sz w:val="22"/>
        </w:rPr>
        <w:t>06</w:t>
      </w:r>
      <w:r w:rsidR="0099465C" w:rsidRPr="003C6E78">
        <w:rPr>
          <w:rFonts w:cs="Arial"/>
          <w:b/>
          <w:bCs/>
          <w:sz w:val="22"/>
        </w:rPr>
        <w:t>. 1</w:t>
      </w:r>
      <w:r w:rsidR="003C6E78" w:rsidRPr="003C6E78">
        <w:rPr>
          <w:rFonts w:cs="Arial"/>
          <w:b/>
          <w:bCs/>
          <w:sz w:val="22"/>
        </w:rPr>
        <w:t>1</w:t>
      </w:r>
      <w:r w:rsidR="0099465C" w:rsidRPr="003C6E78">
        <w:rPr>
          <w:rFonts w:cs="Arial"/>
          <w:b/>
          <w:bCs/>
          <w:sz w:val="22"/>
        </w:rPr>
        <w:t>. 2023 do 1</w:t>
      </w:r>
      <w:r w:rsidR="003C6E78" w:rsidRPr="003C6E78">
        <w:rPr>
          <w:rFonts w:cs="Arial"/>
          <w:b/>
          <w:bCs/>
          <w:sz w:val="22"/>
        </w:rPr>
        <w:t>0</w:t>
      </w:r>
      <w:r w:rsidR="0099465C" w:rsidRPr="003C6E78">
        <w:rPr>
          <w:rFonts w:cs="Arial"/>
          <w:b/>
          <w:bCs/>
          <w:sz w:val="22"/>
        </w:rPr>
        <w:t>:00 ure.</w:t>
      </w:r>
      <w:r w:rsidR="0099465C" w:rsidRPr="00B1661B">
        <w:rPr>
          <w:rFonts w:cs="Arial"/>
          <w:sz w:val="22"/>
        </w:rPr>
        <w:t xml:space="preserve"> </w:t>
      </w:r>
      <w:r w:rsidR="0099465C" w:rsidRPr="0099465C">
        <w:rPr>
          <w:rFonts w:cs="Arial"/>
          <w:sz w:val="22"/>
        </w:rPr>
        <w:t>Kasnejših prijav naročnik zaradi organizacije dela ne bo več upošteval.</w:t>
      </w:r>
    </w:p>
    <w:bookmarkEnd w:id="19"/>
    <w:p w14:paraId="6C562F53" w14:textId="4162775E" w:rsidR="00555ADC" w:rsidRPr="00B34B34" w:rsidRDefault="00555ADC" w:rsidP="00E65A56">
      <w:pPr>
        <w:spacing w:line="0" w:lineRule="atLeast"/>
        <w:rPr>
          <w:rFonts w:cs="Arial"/>
          <w:sz w:val="22"/>
        </w:rPr>
      </w:pPr>
    </w:p>
    <w:p w14:paraId="6FFB8AEA" w14:textId="1FBD2E59" w:rsidR="00E65A56" w:rsidRPr="00B34B34" w:rsidRDefault="00E65A56" w:rsidP="00E65A56">
      <w:pPr>
        <w:spacing w:line="0" w:lineRule="atLeast"/>
        <w:rPr>
          <w:rFonts w:cs="Arial"/>
          <w:sz w:val="22"/>
        </w:rPr>
      </w:pPr>
      <w:r w:rsidRPr="00B34B34">
        <w:rPr>
          <w:rFonts w:cs="Arial"/>
          <w:sz w:val="22"/>
        </w:rPr>
        <w:t>Variantne ponudbe niso dovoljene in se ne bodo upoštevale.</w:t>
      </w:r>
    </w:p>
    <w:p w14:paraId="37A7C8CD" w14:textId="51B04AF9" w:rsidR="00287C44" w:rsidRPr="00B34B34" w:rsidRDefault="00287C44" w:rsidP="00E65A56">
      <w:pPr>
        <w:spacing w:line="0" w:lineRule="atLeast"/>
        <w:rPr>
          <w:rFonts w:cs="Arial"/>
          <w:sz w:val="22"/>
        </w:rPr>
      </w:pPr>
    </w:p>
    <w:p w14:paraId="51A821FC" w14:textId="0ECE4295" w:rsidR="00555ADC" w:rsidRDefault="00555ADC" w:rsidP="00555ADC">
      <w:pPr>
        <w:rPr>
          <w:rFonts w:cs="Arial"/>
          <w:sz w:val="22"/>
        </w:rPr>
      </w:pPr>
      <w:r w:rsidRPr="00B34B34">
        <w:rPr>
          <w:rFonts w:cs="Arial"/>
          <w:sz w:val="22"/>
        </w:rPr>
        <w:t>Če ni v teh navodilih izrecno določeno za kateri sklop</w:t>
      </w:r>
      <w:r w:rsidR="0068425A" w:rsidRPr="00B34B34">
        <w:rPr>
          <w:rFonts w:cs="Arial"/>
          <w:sz w:val="22"/>
        </w:rPr>
        <w:t xml:space="preserve"> </w:t>
      </w:r>
      <w:r w:rsidRPr="00B34B34">
        <w:rPr>
          <w:rFonts w:cs="Arial"/>
          <w:sz w:val="22"/>
        </w:rPr>
        <w:t>naročila gre, veljajo določbe v teh navodilih ter ostalih prilogah dokumentacije za predmetno naročilo za vse sklope tega naročila.</w:t>
      </w:r>
    </w:p>
    <w:p w14:paraId="25C34EA7" w14:textId="77777777" w:rsidR="00CE0AC2" w:rsidRDefault="00CE0AC2" w:rsidP="00555ADC">
      <w:pPr>
        <w:rPr>
          <w:rFonts w:cs="Arial"/>
          <w:sz w:val="22"/>
        </w:rPr>
      </w:pPr>
    </w:p>
    <w:p w14:paraId="4DACA3BF" w14:textId="77777777" w:rsidR="005312FE" w:rsidRPr="00B34B34" w:rsidRDefault="00C91BF6" w:rsidP="001C59F5">
      <w:pPr>
        <w:pStyle w:val="Naslov1"/>
        <w:ind w:left="284"/>
        <w:rPr>
          <w:rFonts w:cs="Arial"/>
          <w:sz w:val="22"/>
          <w:szCs w:val="22"/>
        </w:rPr>
      </w:pPr>
      <w:bookmarkStart w:id="20" w:name="_Toc148082488"/>
      <w:r w:rsidRPr="00B34B34">
        <w:rPr>
          <w:rFonts w:cs="Arial"/>
          <w:sz w:val="22"/>
          <w:szCs w:val="22"/>
        </w:rPr>
        <w:t>NAČIN ODDAJE JAVNEGA NAROČILA</w:t>
      </w:r>
      <w:bookmarkEnd w:id="7"/>
      <w:bookmarkEnd w:id="8"/>
      <w:bookmarkEnd w:id="20"/>
    </w:p>
    <w:p w14:paraId="3B2BE480" w14:textId="77777777" w:rsidR="0052177D" w:rsidRPr="00B34B34" w:rsidRDefault="0052177D" w:rsidP="0052177D">
      <w:pPr>
        <w:spacing w:line="0" w:lineRule="atLeast"/>
        <w:rPr>
          <w:rFonts w:cs="Arial"/>
          <w:sz w:val="22"/>
        </w:rPr>
      </w:pPr>
      <w:r w:rsidRPr="00B34B34">
        <w:rPr>
          <w:rFonts w:cs="Arial"/>
          <w:sz w:val="22"/>
        </w:rPr>
        <w:t>Za oddajo predmetnega naročila se v skladu s 40. členom Zakona o javnem naročanju (Uradni list RS, št. 91/15, 14/18, 121/21, 10/22, 74/22, 100/22 ter 28/23; v nadaljevanju: ZJN-3) izvede odprti postopek.</w:t>
      </w:r>
    </w:p>
    <w:p w14:paraId="1DE9DC0B" w14:textId="77777777" w:rsidR="0052177D" w:rsidRPr="00B34B34" w:rsidRDefault="0052177D" w:rsidP="0052177D">
      <w:pPr>
        <w:spacing w:line="0" w:lineRule="atLeast"/>
        <w:rPr>
          <w:rFonts w:cs="Arial"/>
          <w:sz w:val="22"/>
        </w:rPr>
      </w:pPr>
    </w:p>
    <w:p w14:paraId="2FAB47CC" w14:textId="2DD39D9C" w:rsidR="0052177D" w:rsidRPr="00B34B34" w:rsidRDefault="0052177D" w:rsidP="0052177D">
      <w:pPr>
        <w:spacing w:line="0" w:lineRule="atLeast"/>
        <w:rPr>
          <w:rFonts w:cs="Arial"/>
          <w:sz w:val="22"/>
        </w:rPr>
      </w:pPr>
      <w:r w:rsidRPr="00B34B34">
        <w:rPr>
          <w:rFonts w:cs="Arial"/>
          <w:sz w:val="22"/>
        </w:rPr>
        <w:t xml:space="preserve">Naročnik bo po končanem postopku pregledovanja in ocenjevanja ponudb sklenil </w:t>
      </w:r>
      <w:r w:rsidR="00335D67">
        <w:rPr>
          <w:rFonts w:cs="Arial"/>
          <w:sz w:val="22"/>
        </w:rPr>
        <w:t xml:space="preserve">okvirni sporazum </w:t>
      </w:r>
      <w:r w:rsidRPr="00B34B34">
        <w:rPr>
          <w:rFonts w:cs="Arial"/>
          <w:sz w:val="22"/>
        </w:rPr>
        <w:t>za posamezni sklop z enim gospodarskim subjektom, in sicer s ponudnikom, ki bo v oddal dopustno ponudbo in ponudil ekonomsko najugodnejšo ponudbo, skladno z merili za izbor po posameznem sklopu iz te dokumentacije v zvezi z oddajo javnega naročila.</w:t>
      </w:r>
    </w:p>
    <w:p w14:paraId="58EE209E" w14:textId="77777777" w:rsidR="0052177D" w:rsidRPr="00B34B34" w:rsidRDefault="0052177D" w:rsidP="0052177D">
      <w:pPr>
        <w:pStyle w:val="Standard"/>
        <w:spacing w:line="0" w:lineRule="atLeast"/>
        <w:rPr>
          <w:rFonts w:ascii="Arial" w:hAnsi="Arial" w:cs="Arial"/>
          <w:kern w:val="0"/>
          <w:lang w:eastAsia="en-US"/>
        </w:rPr>
      </w:pPr>
    </w:p>
    <w:p w14:paraId="4266407D" w14:textId="77777777" w:rsidR="0052177D" w:rsidRPr="00B34B34" w:rsidRDefault="0052177D" w:rsidP="0052177D">
      <w:pPr>
        <w:spacing w:line="0" w:lineRule="atLeast"/>
        <w:rPr>
          <w:rFonts w:cs="Arial"/>
          <w:sz w:val="22"/>
        </w:rPr>
      </w:pPr>
      <w:r w:rsidRPr="00B34B34">
        <w:rPr>
          <w:rFonts w:cs="Arial"/>
          <w:sz w:val="22"/>
        </w:rPr>
        <w:t>Postopek se v celoti izvaja v skladu z veljavno zakonodajo. Ponudnik mora glede na predmet javnega naročila izpolnjevati in upoštevati tudi vse določbe, ki jih glede na predmet javnega naročila po posameznem sklopu predpisuje veljavna zakonodaja s tega področja.</w:t>
      </w:r>
    </w:p>
    <w:p w14:paraId="67C4D53F" w14:textId="77777777" w:rsidR="0052177D" w:rsidRPr="00B34B34" w:rsidRDefault="0052177D" w:rsidP="0052177D">
      <w:pPr>
        <w:spacing w:line="0" w:lineRule="atLeast"/>
        <w:rPr>
          <w:rFonts w:cs="Arial"/>
          <w:sz w:val="22"/>
        </w:rPr>
      </w:pPr>
    </w:p>
    <w:p w14:paraId="0535C9ED" w14:textId="77777777" w:rsidR="0052177D" w:rsidRPr="00B34B34" w:rsidRDefault="0052177D" w:rsidP="0052177D">
      <w:pPr>
        <w:spacing w:line="0" w:lineRule="atLeast"/>
        <w:rPr>
          <w:rFonts w:cs="Arial"/>
          <w:sz w:val="22"/>
        </w:rPr>
      </w:pPr>
      <w:r w:rsidRPr="00B34B34">
        <w:rPr>
          <w:rFonts w:cs="Arial"/>
          <w:sz w:val="22"/>
        </w:rPr>
        <w:t>Naročnik si pridržuje pravico do oddaje dodatnih naročil po posameznem sklopu v skladu s 95. členom ZJN-3.</w:t>
      </w:r>
    </w:p>
    <w:p w14:paraId="2E29A698" w14:textId="4B2A1034" w:rsidR="005312FE" w:rsidRPr="00B34B34" w:rsidRDefault="00C91BF6" w:rsidP="001C59F5">
      <w:pPr>
        <w:pStyle w:val="Naslov1"/>
        <w:ind w:left="426" w:hanging="425"/>
        <w:rPr>
          <w:rFonts w:cs="Arial"/>
          <w:sz w:val="22"/>
          <w:szCs w:val="22"/>
        </w:rPr>
      </w:pPr>
      <w:bookmarkStart w:id="21" w:name="_Toc525287445"/>
      <w:bookmarkStart w:id="22" w:name="_Toc525287446"/>
      <w:bookmarkStart w:id="23" w:name="_Toc525287447"/>
      <w:bookmarkStart w:id="24" w:name="_Toc464638490"/>
      <w:bookmarkStart w:id="25" w:name="_Toc464638491"/>
      <w:bookmarkStart w:id="26" w:name="_Toc336851732"/>
      <w:bookmarkStart w:id="27" w:name="_Toc336851780"/>
      <w:bookmarkStart w:id="28" w:name="_Toc148082489"/>
      <w:bookmarkEnd w:id="21"/>
      <w:bookmarkEnd w:id="22"/>
      <w:bookmarkEnd w:id="23"/>
      <w:bookmarkEnd w:id="24"/>
      <w:bookmarkEnd w:id="25"/>
      <w:r w:rsidRPr="00B34B34">
        <w:rPr>
          <w:rFonts w:cs="Arial"/>
          <w:sz w:val="22"/>
          <w:szCs w:val="22"/>
        </w:rPr>
        <w:t>rOK IN NAČIN PREDLOŽITVE PONUDBE</w:t>
      </w:r>
      <w:bookmarkEnd w:id="26"/>
      <w:bookmarkEnd w:id="27"/>
      <w:bookmarkEnd w:id="28"/>
    </w:p>
    <w:p w14:paraId="1FC41831" w14:textId="77777777" w:rsidR="00E606AB" w:rsidRPr="00B34B34" w:rsidRDefault="00E606AB" w:rsidP="00E606AB">
      <w:pPr>
        <w:rPr>
          <w:rFonts w:cs="Arial"/>
          <w:sz w:val="22"/>
        </w:rPr>
      </w:pPr>
      <w:r w:rsidRPr="00B34B34">
        <w:rPr>
          <w:rFonts w:cs="Arial"/>
          <w:sz w:val="22"/>
        </w:rPr>
        <w:t xml:space="preserve">Ponudniki morajo ponudbe predložiti v informacijski sistem e-JN (v nadaljevanju: sistem e-JN) na spletnem naslovu </w:t>
      </w:r>
      <w:hyperlink r:id="rId10" w:history="1">
        <w:r w:rsidRPr="00B34B34">
          <w:rPr>
            <w:rStyle w:val="Hiperpovezava"/>
            <w:rFonts w:cs="Arial"/>
            <w:sz w:val="22"/>
          </w:rPr>
          <w:t>https://ejn.gov.si</w:t>
        </w:r>
      </w:hyperlink>
      <w:r w:rsidRPr="00B34B34">
        <w:rPr>
          <w:rFonts w:cs="Arial"/>
          <w:sz w:val="22"/>
        </w:rPr>
        <w:t xml:space="preserve">, v skladu s točko 3 dokumenta Navodila za uporabo informacijskega sistema e-JN: PONUDNIKI, ki je del te razpisne dokumentacije in objavljen na spletnem naslovu </w:t>
      </w:r>
      <w:hyperlink r:id="rId11" w:history="1">
        <w:r w:rsidRPr="00B34B34">
          <w:rPr>
            <w:rStyle w:val="Hiperpovezava"/>
            <w:rFonts w:cs="Arial"/>
            <w:sz w:val="22"/>
          </w:rPr>
          <w:t>https://ejn.gov.si</w:t>
        </w:r>
      </w:hyperlink>
      <w:r w:rsidRPr="00B34B34">
        <w:rPr>
          <w:rFonts w:cs="Arial"/>
          <w:sz w:val="22"/>
        </w:rPr>
        <w:t>.</w:t>
      </w:r>
    </w:p>
    <w:p w14:paraId="40E0D350" w14:textId="77777777" w:rsidR="00E606AB" w:rsidRPr="00B34B34" w:rsidRDefault="00E606AB" w:rsidP="00E606AB">
      <w:pPr>
        <w:rPr>
          <w:rFonts w:cs="Arial"/>
          <w:sz w:val="22"/>
        </w:rPr>
      </w:pPr>
    </w:p>
    <w:p w14:paraId="0C1770CB" w14:textId="77777777" w:rsidR="00E606AB" w:rsidRPr="00B34B34" w:rsidRDefault="00E606AB" w:rsidP="00E606AB">
      <w:pPr>
        <w:rPr>
          <w:rFonts w:cs="Arial"/>
          <w:sz w:val="22"/>
        </w:rPr>
      </w:pPr>
      <w:r w:rsidRPr="00B34B34">
        <w:rPr>
          <w:rFonts w:cs="Arial"/>
          <w:sz w:val="22"/>
        </w:rPr>
        <w:t xml:space="preserve">Ponudnik se mora pred oddajo ponudbe registrirati na spletnem naslovu </w:t>
      </w:r>
      <w:hyperlink r:id="rId12" w:history="1">
        <w:r w:rsidRPr="00B34B34">
          <w:rPr>
            <w:rStyle w:val="Hiperpovezava"/>
            <w:rFonts w:cs="Arial"/>
            <w:sz w:val="22"/>
          </w:rPr>
          <w:t>https://ejn.gov.si</w:t>
        </w:r>
      </w:hyperlink>
      <w:r w:rsidRPr="00B34B34">
        <w:rPr>
          <w:rFonts w:cs="Arial"/>
          <w:sz w:val="22"/>
        </w:rPr>
        <w:t>, v skladu z Navodili za uporabo informacijskega sistema e-JN. Če je ponudnik že registriran v sistem e-JN, se v aplikacijo prijavi na istem naslovu.</w:t>
      </w:r>
    </w:p>
    <w:p w14:paraId="7A4ECF38" w14:textId="77777777" w:rsidR="00E606AB" w:rsidRPr="00B34B34" w:rsidRDefault="00E606AB" w:rsidP="00E606AB">
      <w:pPr>
        <w:rPr>
          <w:rFonts w:cs="Arial"/>
          <w:sz w:val="22"/>
        </w:rPr>
      </w:pPr>
    </w:p>
    <w:p w14:paraId="3C708F61" w14:textId="77777777" w:rsidR="00E606AB" w:rsidRPr="00B34B34" w:rsidRDefault="00E606AB" w:rsidP="00E606AB">
      <w:pPr>
        <w:rPr>
          <w:rFonts w:cs="Arial"/>
          <w:sz w:val="22"/>
        </w:rPr>
      </w:pPr>
      <w:r w:rsidRPr="00B34B34">
        <w:rPr>
          <w:rFonts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34B34">
        <w:rPr>
          <w:rStyle w:val="Sprotnaopomba-sklic"/>
          <w:rFonts w:cs="Arial"/>
          <w:sz w:val="22"/>
        </w:rPr>
        <w:footnoteReference w:id="1"/>
      </w:r>
      <w:r w:rsidRPr="00B34B34">
        <w:rPr>
          <w:rFonts w:cs="Arial"/>
          <w:sz w:val="22"/>
        </w:rPr>
        <w:t>). Z oddajo ponudbe je le-ta zavezujoča za čas, naveden v ponudbi, razen če jo uporabnik ponudnika umakne ali spremeni pred potekom roka za oddajo ponudb.</w:t>
      </w:r>
    </w:p>
    <w:p w14:paraId="453955C7" w14:textId="77777777" w:rsidR="00E606AB" w:rsidRPr="00B34B34" w:rsidRDefault="00E606AB" w:rsidP="00E606AB">
      <w:pPr>
        <w:rPr>
          <w:rFonts w:cs="Arial"/>
          <w:sz w:val="22"/>
          <w:lang w:eastAsia="sl-SI"/>
        </w:rPr>
      </w:pPr>
    </w:p>
    <w:p w14:paraId="439C8F74" w14:textId="51FD8B81" w:rsidR="00E606AB" w:rsidRPr="00B34B34" w:rsidRDefault="00E606AB" w:rsidP="00E606AB">
      <w:pPr>
        <w:rPr>
          <w:rFonts w:cs="Arial"/>
          <w:sz w:val="22"/>
        </w:rPr>
      </w:pPr>
      <w:r w:rsidRPr="00B34B34">
        <w:rPr>
          <w:rFonts w:cs="Arial"/>
          <w:sz w:val="22"/>
          <w:lang w:eastAsia="sl-SI"/>
        </w:rPr>
        <w:t xml:space="preserve">Ponudba se šteje za pravočasno oddano, če jo naročnik prejme preko sistema e-JN </w:t>
      </w:r>
      <w:hyperlink r:id="rId13" w:history="1">
        <w:r w:rsidRPr="00B34B34">
          <w:rPr>
            <w:rStyle w:val="Hiperpovezava"/>
            <w:rFonts w:cs="Arial"/>
            <w:sz w:val="22"/>
            <w:lang w:eastAsia="sl-SI"/>
          </w:rPr>
          <w:t>https://ejn.gov.si</w:t>
        </w:r>
      </w:hyperlink>
      <w:r w:rsidRPr="00B34B34">
        <w:rPr>
          <w:rFonts w:cs="Arial"/>
          <w:sz w:val="22"/>
          <w:lang w:eastAsia="sl-SI"/>
        </w:rPr>
        <w:t xml:space="preserve"> </w:t>
      </w:r>
      <w:r w:rsidRPr="00B34B34">
        <w:rPr>
          <w:rFonts w:cs="Arial"/>
          <w:b/>
          <w:sz w:val="22"/>
          <w:lang w:eastAsia="sl-SI"/>
        </w:rPr>
        <w:t>najkasneje</w:t>
      </w:r>
      <w:r w:rsidRPr="008E0484">
        <w:rPr>
          <w:rFonts w:cs="Arial"/>
          <w:b/>
          <w:sz w:val="22"/>
          <w:lang w:eastAsia="sl-SI"/>
        </w:rPr>
        <w:t xml:space="preserve"> </w:t>
      </w:r>
      <w:r w:rsidR="007E60E1" w:rsidRPr="008E0484">
        <w:rPr>
          <w:rFonts w:cs="Arial"/>
          <w:b/>
          <w:sz w:val="22"/>
          <w:lang w:eastAsia="sl-SI"/>
        </w:rPr>
        <w:t>1</w:t>
      </w:r>
      <w:r w:rsidR="008E0484" w:rsidRPr="008E0484">
        <w:rPr>
          <w:rFonts w:cs="Arial"/>
          <w:b/>
          <w:sz w:val="22"/>
          <w:lang w:eastAsia="sl-SI"/>
        </w:rPr>
        <w:t>7</w:t>
      </w:r>
      <w:r w:rsidR="007E60E1" w:rsidRPr="008E0484">
        <w:rPr>
          <w:rFonts w:cs="Arial"/>
          <w:b/>
          <w:sz w:val="22"/>
          <w:lang w:eastAsia="sl-SI"/>
        </w:rPr>
        <w:t>.11</w:t>
      </w:r>
      <w:r w:rsidRPr="008E0484">
        <w:rPr>
          <w:rFonts w:cs="Arial"/>
          <w:b/>
          <w:sz w:val="22"/>
        </w:rPr>
        <w:t>.202</w:t>
      </w:r>
      <w:r w:rsidR="00355A01" w:rsidRPr="008E0484">
        <w:rPr>
          <w:rFonts w:cs="Arial"/>
          <w:b/>
          <w:sz w:val="22"/>
        </w:rPr>
        <w:t>3</w:t>
      </w:r>
      <w:r w:rsidRPr="008E0484">
        <w:rPr>
          <w:rFonts w:cs="Arial"/>
          <w:i/>
          <w:sz w:val="22"/>
        </w:rPr>
        <w:t xml:space="preserve"> </w:t>
      </w:r>
      <w:r w:rsidRPr="008E0484">
        <w:rPr>
          <w:rFonts w:cs="Arial"/>
          <w:b/>
          <w:sz w:val="22"/>
        </w:rPr>
        <w:t>do 10:00</w:t>
      </w:r>
      <w:r w:rsidRPr="008E0484">
        <w:rPr>
          <w:rFonts w:cs="Arial"/>
          <w:sz w:val="22"/>
        </w:rPr>
        <w:t xml:space="preserve"> </w:t>
      </w:r>
      <w:r w:rsidRPr="008E0484">
        <w:rPr>
          <w:rFonts w:cs="Arial"/>
          <w:b/>
          <w:sz w:val="22"/>
        </w:rPr>
        <w:t>ure</w:t>
      </w:r>
      <w:r w:rsidRPr="008E0484">
        <w:rPr>
          <w:rFonts w:cs="Arial"/>
          <w:sz w:val="22"/>
        </w:rPr>
        <w:t>. Za</w:t>
      </w:r>
      <w:r w:rsidRPr="00B34B34">
        <w:rPr>
          <w:rFonts w:cs="Arial"/>
          <w:sz w:val="22"/>
        </w:rPr>
        <w:t xml:space="preserve"> oddano ponudbo se šteje ponudba, ki je v sistemu e-JN označena s statusom »ODDANA«.</w:t>
      </w:r>
    </w:p>
    <w:p w14:paraId="68383F03" w14:textId="77777777" w:rsidR="00E606AB" w:rsidRPr="00B34B34" w:rsidRDefault="00E606AB" w:rsidP="00E606AB">
      <w:pPr>
        <w:rPr>
          <w:rFonts w:cs="Arial"/>
          <w:sz w:val="22"/>
        </w:rPr>
      </w:pPr>
    </w:p>
    <w:p w14:paraId="50D6492E" w14:textId="77777777" w:rsidR="00E606AB" w:rsidRPr="00B34B34" w:rsidRDefault="00E606AB" w:rsidP="00E606AB">
      <w:pPr>
        <w:rPr>
          <w:rFonts w:cs="Arial"/>
          <w:sz w:val="22"/>
        </w:rPr>
      </w:pPr>
      <w:r w:rsidRPr="00B34B34">
        <w:rPr>
          <w:rFonts w:cs="Arial"/>
          <w:sz w:val="22"/>
        </w:rPr>
        <w:t xml:space="preserve">Ponudnik lahko do roka za oddajo ponudb svojo ponudbo umakne ali spremeni. Če ponudnik v sistemu e-JN svojo ponudbo umakne, se šteje, da ponudba ni bila oddana in je naročnik v </w:t>
      </w:r>
      <w:r w:rsidRPr="00B34B34">
        <w:rPr>
          <w:rFonts w:cs="Arial"/>
          <w:sz w:val="22"/>
        </w:rPr>
        <w:lastRenderedPageBreak/>
        <w:t xml:space="preserve">sistemu e-JN tudi ne bo videl. Če ponudnik svojo ponudbo v sistemu e-JN spremeni, je naročniku v tem sistemu odprta zadnja oddana ponudba. </w:t>
      </w:r>
    </w:p>
    <w:p w14:paraId="47C2438D" w14:textId="77777777" w:rsidR="00E606AB" w:rsidRPr="00B34B34" w:rsidRDefault="00E606AB" w:rsidP="00E606AB">
      <w:pPr>
        <w:rPr>
          <w:rFonts w:cs="Arial"/>
          <w:sz w:val="22"/>
        </w:rPr>
      </w:pPr>
    </w:p>
    <w:p w14:paraId="02A649E6" w14:textId="77777777" w:rsidR="00E606AB" w:rsidRPr="00B34B34" w:rsidRDefault="00E606AB" w:rsidP="00E606AB">
      <w:pPr>
        <w:rPr>
          <w:rFonts w:cs="Arial"/>
          <w:sz w:val="22"/>
        </w:rPr>
      </w:pPr>
      <w:r w:rsidRPr="00B34B34">
        <w:rPr>
          <w:rFonts w:cs="Arial"/>
          <w:sz w:val="22"/>
        </w:rPr>
        <w:t>Po preteku roka za predložitev ponudb ponudbe ne bo več mogoče oddati.</w:t>
      </w:r>
    </w:p>
    <w:p w14:paraId="406DAF95" w14:textId="77777777" w:rsidR="00E606AB" w:rsidRPr="00B34B34" w:rsidRDefault="00E606AB" w:rsidP="00E606AB">
      <w:pPr>
        <w:rPr>
          <w:rFonts w:cs="Arial"/>
          <w:sz w:val="22"/>
        </w:rPr>
      </w:pPr>
    </w:p>
    <w:p w14:paraId="4AF5B55B" w14:textId="08B41594" w:rsidR="00E606AB" w:rsidRDefault="00E606AB" w:rsidP="00E606AB">
      <w:pPr>
        <w:rPr>
          <w:rFonts w:cs="Arial"/>
          <w:b/>
          <w:bCs/>
          <w:sz w:val="22"/>
        </w:rPr>
      </w:pPr>
      <w:r w:rsidRPr="00221762">
        <w:rPr>
          <w:rFonts w:cs="Arial"/>
          <w:b/>
          <w:bCs/>
          <w:sz w:val="22"/>
        </w:rPr>
        <w:t xml:space="preserve">Dostop do povezave za oddajo elektronske ponudbe v tem postopku javnega naročila je na naslednji povezavi: </w:t>
      </w:r>
    </w:p>
    <w:p w14:paraId="7FAC8203" w14:textId="1804B696" w:rsidR="00DA23A1" w:rsidRDefault="00DA23A1" w:rsidP="00E606AB">
      <w:pPr>
        <w:rPr>
          <w:rFonts w:cs="Arial"/>
          <w:b/>
          <w:bCs/>
          <w:sz w:val="22"/>
        </w:rPr>
      </w:pPr>
    </w:p>
    <w:p w14:paraId="07DD57F6" w14:textId="37A568C0" w:rsidR="00DA23A1" w:rsidRDefault="00CB2D9A" w:rsidP="00E606AB">
      <w:pPr>
        <w:rPr>
          <w:rFonts w:cs="Arial"/>
          <w:b/>
          <w:bCs/>
          <w:sz w:val="22"/>
        </w:rPr>
      </w:pPr>
      <w:hyperlink r:id="rId14" w:history="1">
        <w:r w:rsidR="00DA23A1" w:rsidRPr="00592024">
          <w:rPr>
            <w:rStyle w:val="Hiperpovezava"/>
            <w:rFonts w:cs="Arial"/>
            <w:b/>
            <w:bCs/>
            <w:sz w:val="22"/>
          </w:rPr>
          <w:t>https://ejn.gov.si/ponudba/pages/aktualno/aktualno_jnc_podrobno.xhtml?zadevaId=31773</w:t>
        </w:r>
      </w:hyperlink>
    </w:p>
    <w:p w14:paraId="05B6325F" w14:textId="39B7217B" w:rsidR="00221762" w:rsidRDefault="00221762" w:rsidP="00E606AB">
      <w:pPr>
        <w:rPr>
          <w:rFonts w:cs="Arial"/>
          <w:b/>
          <w:bCs/>
          <w:color w:val="FF0000"/>
          <w:sz w:val="22"/>
        </w:rPr>
      </w:pPr>
    </w:p>
    <w:p w14:paraId="338BA012" w14:textId="77777777" w:rsidR="005961EB" w:rsidRPr="00B34B34" w:rsidRDefault="005961EB" w:rsidP="00FF2EC6">
      <w:pPr>
        <w:pStyle w:val="Naslov2"/>
        <w:spacing w:line="0" w:lineRule="atLeast"/>
        <w:ind w:left="851" w:hanging="567"/>
        <w:rPr>
          <w:rFonts w:cs="Arial"/>
          <w:szCs w:val="22"/>
        </w:rPr>
      </w:pPr>
      <w:bookmarkStart w:id="29" w:name="_Toc63063863"/>
      <w:bookmarkStart w:id="30" w:name="_Toc148013210"/>
      <w:bookmarkStart w:id="31" w:name="_Toc148082490"/>
      <w:r w:rsidRPr="00B34B34">
        <w:rPr>
          <w:rFonts w:cs="Arial"/>
          <w:szCs w:val="22"/>
        </w:rPr>
        <w:t>VZORCI PONUJENIH ARTIKLOV</w:t>
      </w:r>
      <w:bookmarkEnd w:id="29"/>
      <w:bookmarkEnd w:id="30"/>
      <w:bookmarkEnd w:id="31"/>
    </w:p>
    <w:p w14:paraId="28FC1DDD" w14:textId="6CAA5FE0" w:rsidR="00BD7333" w:rsidRPr="00B34B34" w:rsidRDefault="00BD7333" w:rsidP="00BD7333">
      <w:pPr>
        <w:rPr>
          <w:rFonts w:cs="Arial"/>
          <w:sz w:val="22"/>
          <w:lang w:eastAsia="sl-SI"/>
        </w:rPr>
      </w:pPr>
      <w:r w:rsidRPr="00B34B34">
        <w:rPr>
          <w:rFonts w:cs="Arial"/>
          <w:sz w:val="22"/>
          <w:lang w:eastAsia="sl-SI"/>
        </w:rPr>
        <w:t xml:space="preserve">Naročnik si pridružuje pravico, da najugodnejšega ponudnika </w:t>
      </w:r>
      <w:r w:rsidRPr="00B34B34">
        <w:rPr>
          <w:rFonts w:cs="Arial"/>
          <w:color w:val="333333"/>
          <w:sz w:val="22"/>
          <w:shd w:val="clear" w:color="auto" w:fill="FFFFFF"/>
        </w:rPr>
        <w:t>po posameznem sklopu pred oddajo naročila pozove k predložitvi vseh vzorcev ponujenih artiklov</w:t>
      </w:r>
      <w:r w:rsidR="009E15C0" w:rsidRPr="00B34B34">
        <w:rPr>
          <w:rFonts w:cs="Arial"/>
          <w:color w:val="333333"/>
          <w:sz w:val="22"/>
          <w:shd w:val="clear" w:color="auto" w:fill="FFFFFF"/>
        </w:rPr>
        <w:t>.</w:t>
      </w:r>
      <w:r w:rsidRPr="00B34B34">
        <w:rPr>
          <w:rFonts w:cs="Arial"/>
          <w:color w:val="333333"/>
          <w:sz w:val="22"/>
          <w:shd w:val="clear" w:color="auto" w:fill="FFFFFF"/>
        </w:rPr>
        <w:t xml:space="preserve"> Ponudnik bo moral na poziv naročnika vse vzorce ponujenih artiklov po posameznem sklopu naročniku predložiti najkasneje v  sedmih</w:t>
      </w:r>
      <w:r w:rsidR="0059580C">
        <w:rPr>
          <w:rFonts w:cs="Arial"/>
          <w:color w:val="333333"/>
          <w:sz w:val="22"/>
          <w:shd w:val="clear" w:color="auto" w:fill="FFFFFF"/>
        </w:rPr>
        <w:t xml:space="preserve"> (7) </w:t>
      </w:r>
      <w:r w:rsidRPr="00B34B34">
        <w:rPr>
          <w:rFonts w:cs="Arial"/>
          <w:color w:val="333333"/>
          <w:sz w:val="22"/>
          <w:shd w:val="clear" w:color="auto" w:fill="FFFFFF"/>
        </w:rPr>
        <w:t xml:space="preserve">dneh od poziva. </w:t>
      </w:r>
    </w:p>
    <w:p w14:paraId="6B1260D4" w14:textId="77777777" w:rsidR="00BD7333" w:rsidRPr="00B34B34" w:rsidRDefault="00BD7333" w:rsidP="00BD7333">
      <w:pPr>
        <w:rPr>
          <w:rFonts w:cs="Arial"/>
          <w:color w:val="FF0000"/>
          <w:sz w:val="22"/>
          <w:u w:val="single"/>
          <w:lang w:eastAsia="sl-SI"/>
        </w:rPr>
      </w:pPr>
    </w:p>
    <w:p w14:paraId="236A647A" w14:textId="2433009E" w:rsidR="005961EB" w:rsidRPr="00B34B34" w:rsidRDefault="00BD7333" w:rsidP="00BD7333">
      <w:pPr>
        <w:rPr>
          <w:rFonts w:cs="Arial"/>
          <w:sz w:val="22"/>
          <w:lang w:eastAsia="sl-SI"/>
        </w:rPr>
      </w:pPr>
      <w:r w:rsidRPr="00B34B34">
        <w:rPr>
          <w:rFonts w:cs="Arial"/>
          <w:sz w:val="22"/>
          <w:lang w:eastAsia="sl-SI"/>
        </w:rPr>
        <w:t>V kolikor vzorci artiklov ne bodo ustrezali zahtevam iz Tehničnih specifikacij po posameznem sklopu, bo naročnik tako ponudbo izločil kot nedopustno.</w:t>
      </w:r>
    </w:p>
    <w:p w14:paraId="162C50A8" w14:textId="0D6D6FB6" w:rsidR="00FE0500" w:rsidRPr="00B34B34" w:rsidRDefault="001E1797" w:rsidP="00372F46">
      <w:pPr>
        <w:pStyle w:val="Naslov1"/>
        <w:ind w:left="142" w:hanging="142"/>
        <w:rPr>
          <w:rFonts w:cs="Arial"/>
          <w:sz w:val="22"/>
          <w:szCs w:val="22"/>
        </w:rPr>
      </w:pPr>
      <w:bookmarkStart w:id="32" w:name="_Toc467501160"/>
      <w:bookmarkStart w:id="33" w:name="_Toc467501161"/>
      <w:bookmarkStart w:id="34" w:name="_Toc336851733"/>
      <w:bookmarkStart w:id="35" w:name="_Toc336851781"/>
      <w:bookmarkStart w:id="36" w:name="_Toc148082491"/>
      <w:bookmarkEnd w:id="32"/>
      <w:bookmarkEnd w:id="33"/>
      <w:r w:rsidRPr="00B34B34">
        <w:rPr>
          <w:rFonts w:cs="Arial"/>
          <w:sz w:val="22"/>
          <w:szCs w:val="22"/>
        </w:rPr>
        <w:t xml:space="preserve">INFORMACIJE V ZVEZI Z </w:t>
      </w:r>
      <w:r w:rsidR="00C91BF6" w:rsidRPr="00B34B34">
        <w:rPr>
          <w:rFonts w:cs="Arial"/>
          <w:sz w:val="22"/>
          <w:szCs w:val="22"/>
        </w:rPr>
        <w:t>ODPIRANJ</w:t>
      </w:r>
      <w:r w:rsidRPr="00B34B34">
        <w:rPr>
          <w:rFonts w:cs="Arial"/>
          <w:sz w:val="22"/>
          <w:szCs w:val="22"/>
        </w:rPr>
        <w:t>EM</w:t>
      </w:r>
      <w:r w:rsidR="00C91BF6" w:rsidRPr="00B34B34">
        <w:rPr>
          <w:rFonts w:cs="Arial"/>
          <w:sz w:val="22"/>
          <w:szCs w:val="22"/>
        </w:rPr>
        <w:t xml:space="preserve"> PONUDB</w:t>
      </w:r>
      <w:bookmarkEnd w:id="34"/>
      <w:bookmarkEnd w:id="35"/>
      <w:bookmarkEnd w:id="36"/>
      <w:r w:rsidR="00B55B72" w:rsidRPr="00B34B34">
        <w:rPr>
          <w:rFonts w:cs="Arial"/>
          <w:sz w:val="22"/>
          <w:szCs w:val="22"/>
        </w:rPr>
        <w:t xml:space="preserve"> </w:t>
      </w:r>
    </w:p>
    <w:p w14:paraId="1F906C3E" w14:textId="5E92851F" w:rsidR="006B3B55" w:rsidRPr="00B34B34" w:rsidRDefault="006B3B55" w:rsidP="006B3B55">
      <w:pPr>
        <w:rPr>
          <w:rFonts w:cs="Arial"/>
          <w:sz w:val="22"/>
          <w:lang w:eastAsia="sl-SI"/>
        </w:rPr>
      </w:pPr>
      <w:r w:rsidRPr="00B34B34">
        <w:rPr>
          <w:rFonts w:cs="Arial"/>
          <w:sz w:val="22"/>
        </w:rPr>
        <w:t xml:space="preserve">Odpiranje ponudb bo potekalo avtomatično v sistemu e-JN dne </w:t>
      </w:r>
      <w:r w:rsidR="00F67534" w:rsidRPr="002A6408">
        <w:rPr>
          <w:rFonts w:cs="Arial"/>
          <w:b/>
          <w:bCs/>
          <w:sz w:val="22"/>
        </w:rPr>
        <w:t>1</w:t>
      </w:r>
      <w:r w:rsidR="002A6408" w:rsidRPr="002A6408">
        <w:rPr>
          <w:rFonts w:cs="Arial"/>
          <w:b/>
          <w:bCs/>
          <w:sz w:val="22"/>
        </w:rPr>
        <w:t>7</w:t>
      </w:r>
      <w:r w:rsidRPr="002A6408">
        <w:rPr>
          <w:rFonts w:cs="Arial"/>
          <w:b/>
          <w:bCs/>
          <w:sz w:val="22"/>
        </w:rPr>
        <w:t>.</w:t>
      </w:r>
      <w:r w:rsidR="00F67534" w:rsidRPr="002A6408">
        <w:rPr>
          <w:rFonts w:cs="Arial"/>
          <w:b/>
          <w:bCs/>
          <w:sz w:val="22"/>
        </w:rPr>
        <w:t>11</w:t>
      </w:r>
      <w:r w:rsidRPr="002A6408">
        <w:rPr>
          <w:rFonts w:cs="Arial"/>
          <w:b/>
          <w:bCs/>
          <w:sz w:val="22"/>
        </w:rPr>
        <w:t>.202</w:t>
      </w:r>
      <w:r w:rsidR="00614E23" w:rsidRPr="002A6408">
        <w:rPr>
          <w:rFonts w:cs="Arial"/>
          <w:b/>
          <w:bCs/>
          <w:sz w:val="22"/>
        </w:rPr>
        <w:t>3</w:t>
      </w:r>
      <w:r w:rsidR="00F1487A" w:rsidRPr="002A6408">
        <w:rPr>
          <w:rFonts w:cs="Arial"/>
          <w:b/>
          <w:bCs/>
          <w:sz w:val="22"/>
        </w:rPr>
        <w:t xml:space="preserve"> </w:t>
      </w:r>
      <w:r w:rsidRPr="002A6408">
        <w:rPr>
          <w:rFonts w:cs="Arial"/>
          <w:b/>
          <w:bCs/>
          <w:sz w:val="22"/>
        </w:rPr>
        <w:t xml:space="preserve"> </w:t>
      </w:r>
      <w:r w:rsidRPr="00B34B34">
        <w:rPr>
          <w:rFonts w:cs="Arial"/>
          <w:sz w:val="22"/>
        </w:rPr>
        <w:t xml:space="preserve">in se bo začelo </w:t>
      </w:r>
      <w:r w:rsidRPr="00D6752A">
        <w:rPr>
          <w:rFonts w:cs="Arial"/>
          <w:b/>
          <w:sz w:val="22"/>
        </w:rPr>
        <w:t xml:space="preserve">ob </w:t>
      </w:r>
      <w:r w:rsidR="00785119" w:rsidRPr="00D6752A">
        <w:rPr>
          <w:rFonts w:cs="Arial"/>
          <w:b/>
          <w:sz w:val="22"/>
        </w:rPr>
        <w:t>11</w:t>
      </w:r>
      <w:r w:rsidR="002F5716" w:rsidRPr="00D6752A">
        <w:rPr>
          <w:rFonts w:cs="Arial"/>
          <w:b/>
          <w:sz w:val="22"/>
        </w:rPr>
        <w:t>:</w:t>
      </w:r>
      <w:r w:rsidR="00785119" w:rsidRPr="00D6752A">
        <w:rPr>
          <w:rFonts w:cs="Arial"/>
          <w:b/>
          <w:sz w:val="22"/>
        </w:rPr>
        <w:t>0</w:t>
      </w:r>
      <w:r w:rsidR="003E1196" w:rsidRPr="00D6752A">
        <w:rPr>
          <w:rFonts w:cs="Arial"/>
          <w:b/>
          <w:sz w:val="22"/>
        </w:rPr>
        <w:t>0</w:t>
      </w:r>
      <w:r w:rsidRPr="00D6752A">
        <w:rPr>
          <w:rFonts w:cs="Arial"/>
          <w:b/>
          <w:sz w:val="22"/>
        </w:rPr>
        <w:t xml:space="preserve"> uri</w:t>
      </w:r>
      <w:r w:rsidRPr="00B34B34">
        <w:rPr>
          <w:rFonts w:cs="Arial"/>
          <w:sz w:val="22"/>
        </w:rPr>
        <w:t xml:space="preserve"> na spletnem naslovu </w:t>
      </w:r>
      <w:hyperlink r:id="rId15" w:history="1">
        <w:r w:rsidRPr="00B34B34">
          <w:rPr>
            <w:rStyle w:val="Hiperpovezava"/>
            <w:rFonts w:cs="Arial"/>
            <w:sz w:val="22"/>
            <w:lang w:eastAsia="sl-SI"/>
          </w:rPr>
          <w:t>https://ejn.gov.si</w:t>
        </w:r>
      </w:hyperlink>
      <w:r w:rsidRPr="00B34B34">
        <w:rPr>
          <w:rFonts w:cs="Arial"/>
          <w:sz w:val="22"/>
          <w:lang w:eastAsia="sl-SI"/>
        </w:rPr>
        <w:t xml:space="preserve">. </w:t>
      </w:r>
    </w:p>
    <w:p w14:paraId="0295501B" w14:textId="77777777" w:rsidR="006B3B55" w:rsidRPr="00B34B34" w:rsidRDefault="006B3B55" w:rsidP="006B3B55">
      <w:pPr>
        <w:rPr>
          <w:rFonts w:cs="Arial"/>
          <w:color w:val="FF0000"/>
          <w:sz w:val="22"/>
        </w:rPr>
      </w:pPr>
    </w:p>
    <w:p w14:paraId="352EDD86" w14:textId="1BD84768" w:rsidR="006B3B55" w:rsidRPr="00B34B34" w:rsidRDefault="006B3B55" w:rsidP="006B3B55">
      <w:pPr>
        <w:rPr>
          <w:rFonts w:cs="Arial"/>
          <w:sz w:val="22"/>
        </w:rPr>
      </w:pPr>
      <w:r w:rsidRPr="00B34B34">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B34B34" w:rsidRDefault="00C91BF6" w:rsidP="00372F46">
      <w:pPr>
        <w:pStyle w:val="Naslov1"/>
        <w:ind w:left="426"/>
        <w:rPr>
          <w:rFonts w:cs="Arial"/>
          <w:sz w:val="22"/>
          <w:szCs w:val="22"/>
        </w:rPr>
      </w:pPr>
      <w:bookmarkStart w:id="37" w:name="_Toc466382877"/>
      <w:bookmarkStart w:id="38" w:name="_Toc466382878"/>
      <w:bookmarkStart w:id="39" w:name="_Toc466382879"/>
      <w:bookmarkStart w:id="40" w:name="_Toc466382881"/>
      <w:bookmarkStart w:id="41" w:name="_Toc466382883"/>
      <w:bookmarkStart w:id="42" w:name="_Toc466382885"/>
      <w:bookmarkStart w:id="43" w:name="_Toc466382886"/>
      <w:bookmarkStart w:id="44" w:name="_Toc336851734"/>
      <w:bookmarkStart w:id="45" w:name="_Toc336851782"/>
      <w:bookmarkStart w:id="46" w:name="_Toc148082492"/>
      <w:bookmarkEnd w:id="37"/>
      <w:bookmarkEnd w:id="38"/>
      <w:bookmarkEnd w:id="39"/>
      <w:bookmarkEnd w:id="40"/>
      <w:bookmarkEnd w:id="41"/>
      <w:bookmarkEnd w:id="42"/>
      <w:bookmarkEnd w:id="43"/>
      <w:r w:rsidRPr="00B34B34">
        <w:rPr>
          <w:rFonts w:cs="Arial"/>
          <w:sz w:val="22"/>
          <w:szCs w:val="22"/>
        </w:rPr>
        <w:t>PRAVNA PODLAGA</w:t>
      </w:r>
      <w:bookmarkEnd w:id="44"/>
      <w:bookmarkEnd w:id="45"/>
      <w:bookmarkEnd w:id="46"/>
    </w:p>
    <w:p w14:paraId="36C8B22C" w14:textId="43B6BAC6" w:rsidR="00400A3C" w:rsidRPr="00B34B34" w:rsidRDefault="00921A40" w:rsidP="00400A3C">
      <w:pPr>
        <w:rPr>
          <w:rFonts w:cs="Arial"/>
          <w:sz w:val="22"/>
        </w:rPr>
      </w:pPr>
      <w:r w:rsidRPr="00B34B34">
        <w:rPr>
          <w:rFonts w:cs="Arial"/>
          <w:sz w:val="22"/>
        </w:rPr>
        <w:t>Naročnik</w:t>
      </w:r>
      <w:r w:rsidR="008C7509" w:rsidRPr="00B34B34">
        <w:rPr>
          <w:rFonts w:cs="Arial"/>
          <w:sz w:val="22"/>
        </w:rPr>
        <w:t xml:space="preserve"> izvaja </w:t>
      </w:r>
      <w:r w:rsidRPr="00B34B34">
        <w:rPr>
          <w:rFonts w:cs="Arial"/>
          <w:sz w:val="22"/>
        </w:rPr>
        <w:t xml:space="preserve">postopek oddaje javnega naročila </w:t>
      </w:r>
      <w:r w:rsidR="00400A3C" w:rsidRPr="00B34B34">
        <w:rPr>
          <w:rFonts w:cs="Arial"/>
          <w:sz w:val="22"/>
        </w:rPr>
        <w:t>na podlagi veljavnega zakona</w:t>
      </w:r>
      <w:r w:rsidR="005D0DD8" w:rsidRPr="00B34B34">
        <w:rPr>
          <w:rFonts w:cs="Arial"/>
          <w:sz w:val="22"/>
        </w:rPr>
        <w:t xml:space="preserve"> o javnem naročanju</w:t>
      </w:r>
      <w:r w:rsidR="00400A3C" w:rsidRPr="00B34B34">
        <w:rPr>
          <w:rFonts w:cs="Arial"/>
          <w:sz w:val="22"/>
        </w:rPr>
        <w:t xml:space="preserve"> in podzakonskih aktov, ki urejajo javno naročanje</w:t>
      </w:r>
      <w:r w:rsidR="00E038E0" w:rsidRPr="00B34B34">
        <w:rPr>
          <w:rFonts w:cs="Arial"/>
          <w:sz w:val="22"/>
        </w:rPr>
        <w:t xml:space="preserve"> in </w:t>
      </w:r>
      <w:r w:rsidR="00400A3C" w:rsidRPr="00B34B34">
        <w:rPr>
          <w:rFonts w:cs="Arial"/>
          <w:sz w:val="22"/>
        </w:rPr>
        <w:t>v skladu z veljavno zakonodajo, ki ureja področje, ki je predmet javnega naročila.</w:t>
      </w:r>
    </w:p>
    <w:p w14:paraId="51425C59" w14:textId="77777777" w:rsidR="00AE082E" w:rsidRPr="00B34B34" w:rsidRDefault="00AE082E" w:rsidP="00372F46">
      <w:pPr>
        <w:pStyle w:val="Naslov1"/>
        <w:ind w:left="284" w:hanging="284"/>
        <w:rPr>
          <w:rFonts w:cs="Arial"/>
          <w:sz w:val="22"/>
          <w:szCs w:val="22"/>
        </w:rPr>
      </w:pPr>
      <w:bookmarkStart w:id="47" w:name="_Toc464638497"/>
      <w:bookmarkStart w:id="48" w:name="_Toc464638498"/>
      <w:bookmarkStart w:id="49" w:name="_Toc336851735"/>
      <w:bookmarkStart w:id="50" w:name="_Toc336851783"/>
      <w:bookmarkStart w:id="51" w:name="_Toc371662750"/>
      <w:bookmarkStart w:id="52" w:name="_Toc148082493"/>
      <w:bookmarkStart w:id="53" w:name="_Toc336851736"/>
      <w:bookmarkStart w:id="54" w:name="_Toc336851784"/>
      <w:bookmarkEnd w:id="47"/>
      <w:bookmarkEnd w:id="48"/>
      <w:r w:rsidRPr="00B34B34">
        <w:rPr>
          <w:rFonts w:cs="Arial"/>
          <w:sz w:val="22"/>
          <w:szCs w:val="22"/>
        </w:rPr>
        <w:t xml:space="preserve">TEMELJNA PRAVILA </w:t>
      </w:r>
      <w:bookmarkEnd w:id="49"/>
      <w:bookmarkEnd w:id="50"/>
      <w:r w:rsidRPr="00B34B34">
        <w:rPr>
          <w:rFonts w:cs="Arial"/>
          <w:sz w:val="22"/>
          <w:szCs w:val="22"/>
        </w:rPr>
        <w:t>za dostop, obvestila in pojasnila v zvezi z razpisno dokumentacijo</w:t>
      </w:r>
      <w:bookmarkEnd w:id="51"/>
      <w:bookmarkEnd w:id="52"/>
    </w:p>
    <w:p w14:paraId="79DDB006" w14:textId="77777777" w:rsidR="00400A3C" w:rsidRPr="00B34B34" w:rsidRDefault="00C91BF6" w:rsidP="00450CDC">
      <w:pPr>
        <w:pStyle w:val="Naslov2"/>
        <w:ind w:left="709" w:hanging="425"/>
        <w:rPr>
          <w:rFonts w:eastAsia="Calibri" w:cs="Arial"/>
          <w:b w:val="0"/>
          <w:smallCaps w:val="0"/>
          <w:sz w:val="22"/>
          <w:szCs w:val="22"/>
        </w:rPr>
      </w:pPr>
      <w:bookmarkStart w:id="55" w:name="_Toc148082494"/>
      <w:r w:rsidRPr="00B34B34">
        <w:rPr>
          <w:rFonts w:cs="Arial"/>
          <w:sz w:val="22"/>
          <w:szCs w:val="22"/>
        </w:rPr>
        <w:t>d</w:t>
      </w:r>
      <w:r w:rsidR="00400A3C" w:rsidRPr="00B34B34">
        <w:rPr>
          <w:rFonts w:cs="Arial"/>
          <w:sz w:val="22"/>
          <w:szCs w:val="22"/>
        </w:rPr>
        <w:t>ostop do razpisne dokumentacije</w:t>
      </w:r>
      <w:bookmarkEnd w:id="53"/>
      <w:bookmarkEnd w:id="54"/>
      <w:bookmarkEnd w:id="55"/>
    </w:p>
    <w:p w14:paraId="48B6D362" w14:textId="36240583" w:rsidR="00400A3C" w:rsidRPr="00B34B34" w:rsidRDefault="00400A3C" w:rsidP="00400A3C">
      <w:pPr>
        <w:rPr>
          <w:rFonts w:cs="Arial"/>
          <w:sz w:val="22"/>
        </w:rPr>
      </w:pPr>
      <w:r w:rsidRPr="00B34B34">
        <w:rPr>
          <w:rFonts w:cs="Arial"/>
          <w:sz w:val="22"/>
        </w:rPr>
        <w:t>Razpisno dokumentacijo lahko ponudniki dobijo na</w:t>
      </w:r>
      <w:r w:rsidR="00E944C3" w:rsidRPr="00B34B34">
        <w:rPr>
          <w:rFonts w:cs="Arial"/>
          <w:sz w:val="22"/>
        </w:rPr>
        <w:t xml:space="preserve"> Portal</w:t>
      </w:r>
      <w:r w:rsidR="008276F4" w:rsidRPr="00B34B34">
        <w:rPr>
          <w:rFonts w:cs="Arial"/>
          <w:sz w:val="22"/>
        </w:rPr>
        <w:t xml:space="preserve"> javnih naročil</w:t>
      </w:r>
      <w:r w:rsidR="00D80EEA" w:rsidRPr="00B34B34">
        <w:rPr>
          <w:rFonts w:cs="Arial"/>
          <w:sz w:val="22"/>
        </w:rPr>
        <w:t>. Dokumentacija je brezplačna</w:t>
      </w:r>
      <w:r w:rsidR="008364AE" w:rsidRPr="00B34B34">
        <w:rPr>
          <w:rFonts w:cs="Arial"/>
          <w:sz w:val="22"/>
        </w:rPr>
        <w:t>. Ponudnik nosi vse stroške povezane s sestavljanjem in oddajo po</w:t>
      </w:r>
      <w:r w:rsidR="00EF3594">
        <w:rPr>
          <w:rFonts w:cs="Arial"/>
          <w:sz w:val="22"/>
        </w:rPr>
        <w:t>n</w:t>
      </w:r>
      <w:r w:rsidR="008364AE" w:rsidRPr="00B34B34">
        <w:rPr>
          <w:rFonts w:cs="Arial"/>
          <w:sz w:val="22"/>
        </w:rPr>
        <w:t>udbe.</w:t>
      </w:r>
    </w:p>
    <w:p w14:paraId="0BC98E11" w14:textId="77777777" w:rsidR="00400A3C" w:rsidRPr="00B34B34" w:rsidRDefault="00400A3C" w:rsidP="00450CDC">
      <w:pPr>
        <w:pStyle w:val="Naslov2"/>
        <w:ind w:left="567" w:hanging="283"/>
        <w:rPr>
          <w:rFonts w:cs="Arial"/>
          <w:sz w:val="22"/>
          <w:szCs w:val="22"/>
        </w:rPr>
      </w:pPr>
      <w:bookmarkStart w:id="56" w:name="_Toc464638501"/>
      <w:bookmarkStart w:id="57" w:name="_Toc464638503"/>
      <w:bookmarkStart w:id="58" w:name="_Toc336851737"/>
      <w:bookmarkStart w:id="59" w:name="_Toc336851785"/>
      <w:bookmarkStart w:id="60" w:name="_Toc148082495"/>
      <w:bookmarkEnd w:id="56"/>
      <w:bookmarkEnd w:id="57"/>
      <w:r w:rsidRPr="00B34B34">
        <w:rPr>
          <w:rFonts w:cs="Arial"/>
          <w:sz w:val="22"/>
          <w:szCs w:val="22"/>
        </w:rPr>
        <w:t>obvestila in pojasnila v zvezi z razpisno dokumentacijo</w:t>
      </w:r>
      <w:bookmarkEnd w:id="58"/>
      <w:bookmarkEnd w:id="59"/>
      <w:bookmarkEnd w:id="60"/>
    </w:p>
    <w:p w14:paraId="0EB81305" w14:textId="77777777" w:rsidR="00BA7A4A" w:rsidRPr="00B34B34" w:rsidRDefault="00BA7A4A" w:rsidP="00BA7A4A">
      <w:pPr>
        <w:rPr>
          <w:rFonts w:cs="Arial"/>
          <w:sz w:val="22"/>
        </w:rPr>
      </w:pPr>
      <w:bookmarkStart w:id="61" w:name="_Toc467133853"/>
      <w:bookmarkStart w:id="62" w:name="_Toc467501167"/>
      <w:bookmarkStart w:id="63" w:name="_Toc467133854"/>
      <w:bookmarkStart w:id="64" w:name="_Toc467501168"/>
      <w:bookmarkStart w:id="65" w:name="_Toc467133855"/>
      <w:bookmarkStart w:id="66" w:name="_Toc467501169"/>
      <w:bookmarkStart w:id="67" w:name="_Toc467133856"/>
      <w:bookmarkStart w:id="68" w:name="_Toc467501170"/>
      <w:bookmarkStart w:id="69" w:name="_Toc467133857"/>
      <w:bookmarkStart w:id="70" w:name="_Toc467501171"/>
      <w:bookmarkStart w:id="71" w:name="_Toc467133858"/>
      <w:bookmarkStart w:id="72" w:name="_Toc467501172"/>
      <w:bookmarkStart w:id="73" w:name="_Toc467133859"/>
      <w:bookmarkStart w:id="74" w:name="_Toc467501173"/>
      <w:bookmarkStart w:id="75" w:name="_Toc467133862"/>
      <w:bookmarkStart w:id="76" w:name="_Toc467501176"/>
      <w:bookmarkStart w:id="77" w:name="_Toc467133865"/>
      <w:bookmarkStart w:id="78" w:name="_Toc467501179"/>
      <w:bookmarkStart w:id="79" w:name="_Toc467133866"/>
      <w:bookmarkStart w:id="80" w:name="_Toc46750118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B34B34">
        <w:rPr>
          <w:rFonts w:cs="Arial"/>
          <w:sz w:val="22"/>
        </w:rPr>
        <w:t>Komunikacija s ponudniki o vprašanjih v zvezi z vsebino naročila in v zvezi s pripravo ponudbe poteka izključno preko portala javnih naročil.</w:t>
      </w:r>
    </w:p>
    <w:p w14:paraId="46BE630F" w14:textId="77777777" w:rsidR="00BA7A4A" w:rsidRPr="00B34B34" w:rsidRDefault="00BA7A4A" w:rsidP="00BA7A4A">
      <w:pPr>
        <w:rPr>
          <w:rFonts w:cs="Arial"/>
          <w:sz w:val="22"/>
        </w:rPr>
      </w:pPr>
    </w:p>
    <w:p w14:paraId="10EB11CA" w14:textId="698954EE" w:rsidR="00BA7A4A" w:rsidRPr="006E3D81" w:rsidRDefault="00BA7A4A" w:rsidP="00BA7A4A">
      <w:pPr>
        <w:rPr>
          <w:rFonts w:cs="Arial"/>
          <w:b/>
          <w:bCs/>
          <w:color w:val="FF0000"/>
          <w:sz w:val="22"/>
        </w:rPr>
      </w:pPr>
      <w:r w:rsidRPr="00B34B34">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774224">
        <w:rPr>
          <w:rFonts w:cs="Arial"/>
          <w:sz w:val="22"/>
        </w:rPr>
        <w:t>vključno</w:t>
      </w:r>
      <w:r w:rsidRPr="00774224">
        <w:rPr>
          <w:rFonts w:cs="Arial"/>
          <w:color w:val="FF0000"/>
          <w:sz w:val="22"/>
        </w:rPr>
        <w:t xml:space="preserve"> </w:t>
      </w:r>
      <w:r w:rsidR="005E0AC2" w:rsidRPr="00774224">
        <w:rPr>
          <w:rFonts w:cs="Arial"/>
          <w:b/>
          <w:bCs/>
          <w:sz w:val="22"/>
        </w:rPr>
        <w:t>0</w:t>
      </w:r>
      <w:r w:rsidR="00774224" w:rsidRPr="00774224">
        <w:rPr>
          <w:rFonts w:cs="Arial"/>
          <w:b/>
          <w:bCs/>
          <w:sz w:val="22"/>
        </w:rPr>
        <w:t>8</w:t>
      </w:r>
      <w:r w:rsidR="00F64480" w:rsidRPr="00774224">
        <w:rPr>
          <w:rFonts w:cs="Arial"/>
          <w:b/>
          <w:bCs/>
          <w:sz w:val="22"/>
        </w:rPr>
        <w:t>.</w:t>
      </w:r>
      <w:r w:rsidR="005E0AC2" w:rsidRPr="00774224">
        <w:rPr>
          <w:rFonts w:cs="Arial"/>
          <w:b/>
          <w:bCs/>
          <w:sz w:val="22"/>
        </w:rPr>
        <w:t>11</w:t>
      </w:r>
      <w:r w:rsidR="00F64480" w:rsidRPr="00774224">
        <w:rPr>
          <w:rFonts w:cs="Arial"/>
          <w:b/>
          <w:bCs/>
          <w:sz w:val="22"/>
        </w:rPr>
        <w:t>.202</w:t>
      </w:r>
      <w:r w:rsidR="00D6752A" w:rsidRPr="00774224">
        <w:rPr>
          <w:rFonts w:cs="Arial"/>
          <w:b/>
          <w:bCs/>
          <w:sz w:val="22"/>
        </w:rPr>
        <w:t>3</w:t>
      </w:r>
      <w:r w:rsidRPr="00774224">
        <w:rPr>
          <w:rFonts w:cs="Arial"/>
          <w:b/>
          <w:bCs/>
          <w:sz w:val="22"/>
        </w:rPr>
        <w:t xml:space="preserve">  do</w:t>
      </w:r>
      <w:r w:rsidR="00A116E8" w:rsidRPr="00774224">
        <w:rPr>
          <w:rFonts w:cs="Arial"/>
          <w:b/>
          <w:bCs/>
          <w:sz w:val="22"/>
        </w:rPr>
        <w:t xml:space="preserve"> </w:t>
      </w:r>
      <w:r w:rsidR="005E0AC2" w:rsidRPr="00774224">
        <w:rPr>
          <w:rFonts w:cs="Arial"/>
          <w:b/>
          <w:bCs/>
          <w:sz w:val="22"/>
        </w:rPr>
        <w:t>0</w:t>
      </w:r>
      <w:r w:rsidR="00774224" w:rsidRPr="00774224">
        <w:rPr>
          <w:rFonts w:cs="Arial"/>
          <w:b/>
          <w:bCs/>
          <w:sz w:val="22"/>
        </w:rPr>
        <w:t>8</w:t>
      </w:r>
      <w:r w:rsidR="00F64480" w:rsidRPr="00774224">
        <w:rPr>
          <w:rFonts w:cs="Arial"/>
          <w:b/>
          <w:bCs/>
          <w:sz w:val="22"/>
        </w:rPr>
        <w:t>:</w:t>
      </w:r>
      <w:r w:rsidR="0035245F" w:rsidRPr="00774224">
        <w:rPr>
          <w:rFonts w:cs="Arial"/>
          <w:b/>
          <w:bCs/>
          <w:sz w:val="22"/>
        </w:rPr>
        <w:t>00</w:t>
      </w:r>
      <w:r w:rsidRPr="00774224">
        <w:rPr>
          <w:rFonts w:cs="Arial"/>
          <w:b/>
          <w:bCs/>
          <w:sz w:val="22"/>
        </w:rPr>
        <w:t xml:space="preserve"> ure</w:t>
      </w:r>
      <w:r w:rsidR="00F64480" w:rsidRPr="00774224">
        <w:rPr>
          <w:rFonts w:cs="Arial"/>
          <w:b/>
          <w:bCs/>
          <w:sz w:val="22"/>
        </w:rPr>
        <w:t>.</w:t>
      </w:r>
      <w:r w:rsidRPr="00774224">
        <w:rPr>
          <w:rFonts w:cs="Arial"/>
          <w:b/>
          <w:bCs/>
          <w:sz w:val="22"/>
        </w:rPr>
        <w:t xml:space="preserve">  </w:t>
      </w:r>
    </w:p>
    <w:p w14:paraId="251635F8" w14:textId="77777777" w:rsidR="00BA7A4A" w:rsidRPr="006E3D81" w:rsidRDefault="00BA7A4A" w:rsidP="00BA7A4A">
      <w:pPr>
        <w:rPr>
          <w:rFonts w:cs="Arial"/>
          <w:b/>
          <w:bCs/>
          <w:color w:val="FF0000"/>
          <w:sz w:val="22"/>
        </w:rPr>
      </w:pPr>
    </w:p>
    <w:p w14:paraId="60213EC9" w14:textId="77777777" w:rsidR="00BA7A4A" w:rsidRPr="00B34B34" w:rsidRDefault="00BA7A4A" w:rsidP="00BA7A4A">
      <w:pPr>
        <w:rPr>
          <w:rFonts w:cs="Arial"/>
          <w:sz w:val="22"/>
        </w:rPr>
      </w:pPr>
      <w:r w:rsidRPr="00B34B34">
        <w:rPr>
          <w:rFonts w:cs="Arial"/>
          <w:sz w:val="22"/>
        </w:rPr>
        <w:t>Na zahteve za pojasnila oziroma druga vprašanja v zvezi z naročilom, zastavljena po tem roku, naročnik ne bo odgovarjal.</w:t>
      </w:r>
    </w:p>
    <w:p w14:paraId="7672A119" w14:textId="77777777" w:rsidR="00BA7A4A" w:rsidRPr="00B34B34" w:rsidRDefault="00BA7A4A" w:rsidP="00BA7A4A">
      <w:pPr>
        <w:rPr>
          <w:rFonts w:cs="Arial"/>
          <w:sz w:val="22"/>
        </w:rPr>
      </w:pPr>
    </w:p>
    <w:p w14:paraId="269B347E" w14:textId="1847B373" w:rsidR="00BA7A4A" w:rsidRPr="00B34B34" w:rsidRDefault="00BA7A4A" w:rsidP="00BA7A4A">
      <w:pPr>
        <w:rPr>
          <w:rFonts w:cs="Arial"/>
          <w:sz w:val="22"/>
        </w:rPr>
      </w:pPr>
      <w:r w:rsidRPr="00B34B34">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B34B34">
        <w:rPr>
          <w:rFonts w:cs="Arial"/>
          <w:sz w:val="22"/>
        </w:rPr>
        <w:t>P</w:t>
      </w:r>
      <w:r w:rsidRPr="00B34B34">
        <w:rPr>
          <w:rFonts w:cs="Arial"/>
          <w:sz w:val="22"/>
        </w:rPr>
        <w:t>ortalu javnih naročil.</w:t>
      </w:r>
    </w:p>
    <w:p w14:paraId="0E6A2550" w14:textId="3FC286F1" w:rsidR="005312FE" w:rsidRPr="00B34B34" w:rsidRDefault="00C544F8" w:rsidP="004A60C8">
      <w:pPr>
        <w:pStyle w:val="Naslov1"/>
        <w:ind w:left="426"/>
        <w:rPr>
          <w:rFonts w:cs="Arial"/>
          <w:sz w:val="22"/>
          <w:szCs w:val="22"/>
        </w:rPr>
      </w:pPr>
      <w:bookmarkStart w:id="81" w:name="_Toc148082496"/>
      <w:r w:rsidRPr="00B34B34">
        <w:rPr>
          <w:rFonts w:cs="Arial"/>
          <w:sz w:val="22"/>
          <w:szCs w:val="22"/>
        </w:rPr>
        <w:t>POGOJI ZA SODELOVANJE IN RAZLOGI ZA IZKLJUČITEV</w:t>
      </w:r>
      <w:bookmarkEnd w:id="81"/>
    </w:p>
    <w:p w14:paraId="13BD5CBB" w14:textId="77777777" w:rsidR="00A06AA7" w:rsidRPr="00A2234F" w:rsidRDefault="00A06AA7" w:rsidP="00A06AA7">
      <w:pPr>
        <w:pStyle w:val="Naslov2"/>
        <w:numPr>
          <w:ilvl w:val="1"/>
          <w:numId w:val="25"/>
        </w:numPr>
        <w:rPr>
          <w:rFonts w:cs="Arial"/>
          <w:sz w:val="22"/>
          <w:szCs w:val="22"/>
        </w:rPr>
      </w:pPr>
      <w:bookmarkStart w:id="82" w:name="_Toc464638508"/>
      <w:bookmarkStart w:id="83" w:name="_Toc464638509"/>
      <w:bookmarkStart w:id="84" w:name="_Toc464638510"/>
      <w:bookmarkStart w:id="85" w:name="_Toc464638511"/>
      <w:bookmarkStart w:id="86" w:name="_Toc464638513"/>
      <w:bookmarkStart w:id="87" w:name="_Toc464638514"/>
      <w:bookmarkStart w:id="88" w:name="_Toc464638515"/>
      <w:bookmarkStart w:id="89" w:name="_Toc464638517"/>
      <w:bookmarkStart w:id="90" w:name="_Toc464638519"/>
      <w:bookmarkStart w:id="91" w:name="_Toc464638520"/>
      <w:bookmarkStart w:id="92" w:name="_Toc464638521"/>
      <w:bookmarkStart w:id="93" w:name="_Toc464638522"/>
      <w:bookmarkStart w:id="94" w:name="_Toc464638523"/>
      <w:bookmarkStart w:id="95" w:name="_Toc464638525"/>
      <w:bookmarkStart w:id="96" w:name="_Toc464638526"/>
      <w:bookmarkStart w:id="97" w:name="_Toc464638527"/>
      <w:bookmarkStart w:id="98" w:name="_Toc140214012"/>
      <w:bookmarkStart w:id="99" w:name="_Toc14808249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A2234F">
        <w:rPr>
          <w:rFonts w:cs="Arial"/>
          <w:sz w:val="22"/>
          <w:szCs w:val="22"/>
        </w:rPr>
        <w:t>ugotavljanje sposobnosti za sodelovanje v postopku oddaje javnega naročila in dokazila</w:t>
      </w:r>
      <w:bookmarkEnd w:id="98"/>
      <w:bookmarkEnd w:id="99"/>
    </w:p>
    <w:p w14:paraId="6453E767" w14:textId="2ED4BB1F" w:rsidR="00D7036B" w:rsidRPr="00A2234F" w:rsidRDefault="00D7036B" w:rsidP="00D7036B">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01E140D9" w14:textId="77777777" w:rsidR="00D7036B" w:rsidRPr="00A2234F" w:rsidRDefault="00D7036B" w:rsidP="00D7036B">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398183EC" w14:textId="77777777" w:rsidR="00D7036B" w:rsidRPr="00A2234F" w:rsidRDefault="00D7036B" w:rsidP="00D7036B">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38AECC54" w14:textId="77777777" w:rsidR="00D7036B" w:rsidRPr="00A2234F" w:rsidRDefault="00D7036B" w:rsidP="00D7036B">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24E189F5" w14:textId="77777777" w:rsidR="00D7036B" w:rsidRPr="00A2234F" w:rsidRDefault="00D7036B" w:rsidP="00D7036B">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p>
    <w:p w14:paraId="7B7654DE" w14:textId="77777777" w:rsidR="00D7036B" w:rsidRPr="00A2234F" w:rsidRDefault="00D7036B" w:rsidP="00D7036B">
      <w:pPr>
        <w:rPr>
          <w:rFonts w:cs="Arial"/>
          <w:bCs/>
          <w:sz w:val="22"/>
          <w:lang w:eastAsia="zh-CN"/>
        </w:rPr>
      </w:pPr>
    </w:p>
    <w:p w14:paraId="05A2B2D3" w14:textId="77777777" w:rsidR="00D7036B" w:rsidRPr="00A2234F" w:rsidRDefault="00D7036B" w:rsidP="00D7036B">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4DB30AF7" w14:textId="77777777" w:rsidR="00D7036B" w:rsidRPr="00A2234F" w:rsidRDefault="00D7036B" w:rsidP="00D7036B">
      <w:pPr>
        <w:rPr>
          <w:rFonts w:cs="Arial"/>
          <w:sz w:val="22"/>
        </w:rPr>
      </w:pPr>
    </w:p>
    <w:p w14:paraId="68B8760D" w14:textId="77777777" w:rsidR="00D7036B" w:rsidRPr="00A2234F" w:rsidRDefault="00D7036B" w:rsidP="00D7036B">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0795C624" w14:textId="77777777" w:rsidR="00D7036B" w:rsidRPr="00A2234F" w:rsidRDefault="00D7036B" w:rsidP="00D7036B">
      <w:pPr>
        <w:rPr>
          <w:rFonts w:cs="Arial"/>
          <w:sz w:val="22"/>
        </w:rPr>
      </w:pPr>
    </w:p>
    <w:p w14:paraId="17DEF865" w14:textId="77777777" w:rsidR="00D7036B" w:rsidRPr="00A2234F" w:rsidRDefault="00D7036B" w:rsidP="00D7036B">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5FEBFFB3" w14:textId="77777777" w:rsidR="00D7036B" w:rsidRPr="00A2234F" w:rsidRDefault="00D7036B" w:rsidP="00D7036B">
      <w:pPr>
        <w:rPr>
          <w:rFonts w:cs="Arial"/>
          <w:sz w:val="22"/>
          <w:lang w:eastAsia="zh-CN"/>
        </w:rPr>
      </w:pPr>
    </w:p>
    <w:p w14:paraId="7BBD5B07" w14:textId="6753990C" w:rsidR="00D7036B" w:rsidRPr="00A2234F" w:rsidRDefault="00D7036B" w:rsidP="00D7036B">
      <w:pPr>
        <w:rPr>
          <w:rFonts w:cs="Arial"/>
          <w:sz w:val="22"/>
          <w:lang w:eastAsia="zh-CN"/>
        </w:rPr>
      </w:pPr>
      <w:r w:rsidRPr="00A2234F">
        <w:rPr>
          <w:rFonts w:cs="Arial"/>
          <w:sz w:val="22"/>
          <w:lang w:eastAsia="zh-CN"/>
        </w:rPr>
        <w:t>Podizvajalci, ki bodo v javno naročilo vključeni po sklenitvi pogodbe z glavnim izvajalcem</w:t>
      </w:r>
      <w:r w:rsidR="0085783F">
        <w:rPr>
          <w:rFonts w:cs="Arial"/>
          <w:sz w:val="22"/>
          <w:lang w:eastAsia="zh-CN"/>
        </w:rPr>
        <w:t xml:space="preserve"> </w:t>
      </w:r>
      <w:r w:rsidRPr="00A2234F">
        <w:rPr>
          <w:rFonts w:cs="Arial"/>
          <w:sz w:val="22"/>
          <w:lang w:eastAsia="zh-CN"/>
        </w:rPr>
        <w:t xml:space="preserve">ali s konzorcijem izvajalcev, morajo obrazec ESPD ter obrazec »Izjava in podatki podizvajalca«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5A160D" w14:textId="77777777" w:rsidR="00D7036B" w:rsidRPr="00A2234F" w:rsidRDefault="00D7036B" w:rsidP="00D7036B">
      <w:pPr>
        <w:rPr>
          <w:rFonts w:cs="Arial"/>
          <w:sz w:val="22"/>
          <w:lang w:eastAsia="zh-CN"/>
        </w:rPr>
      </w:pPr>
    </w:p>
    <w:p w14:paraId="5D0CC9F6" w14:textId="77777777" w:rsidR="00D7036B" w:rsidRPr="00A2234F" w:rsidRDefault="00D7036B" w:rsidP="00D7036B">
      <w:pPr>
        <w:rPr>
          <w:rFonts w:cs="Arial"/>
          <w:sz w:val="22"/>
        </w:rPr>
      </w:pPr>
      <w:r w:rsidRPr="00A2234F">
        <w:rPr>
          <w:rFonts w:cs="Arial"/>
          <w:sz w:val="22"/>
        </w:rPr>
        <w:t>Naročnik si pridržuje pravico do vpogleda  v originalne dokumente in do preveritve verodostojnosti predloženih dokazil pri podpisniku le-teh. Naročnik si pridržuje pravico do preveritve verodostojnosti predloženih dokazil pri podpisniku le-teh.</w:t>
      </w:r>
    </w:p>
    <w:p w14:paraId="4EACC905" w14:textId="77777777" w:rsidR="00D7036B" w:rsidRPr="00A2234F" w:rsidRDefault="00D7036B" w:rsidP="00D7036B">
      <w:pPr>
        <w:spacing w:line="0" w:lineRule="atLeast"/>
        <w:rPr>
          <w:rFonts w:cs="Arial"/>
          <w:color w:val="00B050"/>
          <w:sz w:val="22"/>
        </w:rPr>
      </w:pPr>
    </w:p>
    <w:p w14:paraId="55A898CF" w14:textId="77777777" w:rsidR="00D7036B" w:rsidRPr="00A2234F" w:rsidRDefault="00D7036B" w:rsidP="00D7036B">
      <w:pPr>
        <w:rPr>
          <w:rFonts w:cs="Arial"/>
          <w:sz w:val="22"/>
        </w:rPr>
      </w:pPr>
      <w:bookmarkStart w:id="100"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100"/>
    <w:p w14:paraId="3FFB2ECA" w14:textId="77777777" w:rsidR="00D7036B" w:rsidRPr="00A2234F" w:rsidRDefault="00D7036B" w:rsidP="00D7036B">
      <w:pPr>
        <w:rPr>
          <w:rFonts w:cs="Arial"/>
          <w:sz w:val="22"/>
        </w:rPr>
      </w:pPr>
    </w:p>
    <w:p w14:paraId="223EE34F" w14:textId="5F2A764B" w:rsidR="00D7036B" w:rsidRPr="009D0FF2" w:rsidRDefault="00D7036B" w:rsidP="00D7036B">
      <w:pPr>
        <w:rPr>
          <w:rFonts w:cs="Arial"/>
          <w:sz w:val="22"/>
        </w:rPr>
      </w:pPr>
      <w:r w:rsidRPr="009D0FF2">
        <w:rPr>
          <w:rFonts w:cs="Arial"/>
          <w:sz w:val="22"/>
        </w:rPr>
        <w:t>Za skupne ponudbe in ponudbe s podizvajalci je treba upoštevati še točki 10.</w:t>
      </w:r>
      <w:r w:rsidR="00E85D73">
        <w:rPr>
          <w:rFonts w:cs="Arial"/>
          <w:sz w:val="22"/>
        </w:rPr>
        <w:t>2</w:t>
      </w:r>
      <w:r w:rsidRPr="009D0FF2">
        <w:rPr>
          <w:rFonts w:cs="Arial"/>
          <w:sz w:val="22"/>
        </w:rPr>
        <w:t>.1 (Skupna ponudba) in 10.</w:t>
      </w:r>
      <w:r w:rsidR="00E85D73">
        <w:rPr>
          <w:rFonts w:cs="Arial"/>
          <w:sz w:val="22"/>
        </w:rPr>
        <w:t>2</w:t>
      </w:r>
      <w:r w:rsidRPr="009D0FF2">
        <w:rPr>
          <w:rFonts w:cs="Arial"/>
          <w:sz w:val="22"/>
        </w:rPr>
        <w:t>.2 (Ponudba s podizvajalci) teh navodil.</w:t>
      </w:r>
    </w:p>
    <w:p w14:paraId="209AB99C" w14:textId="43E31699" w:rsidR="00470C58" w:rsidRPr="00B34B34" w:rsidRDefault="00470C58" w:rsidP="0058666D">
      <w:pPr>
        <w:pStyle w:val="Naslov2"/>
        <w:ind w:left="567" w:hanging="425"/>
        <w:rPr>
          <w:rFonts w:cs="Arial"/>
          <w:sz w:val="22"/>
          <w:szCs w:val="22"/>
        </w:rPr>
      </w:pPr>
      <w:bookmarkStart w:id="101" w:name="_Toc148082498"/>
      <w:r w:rsidRPr="00B34B34">
        <w:rPr>
          <w:rFonts w:cs="Arial"/>
          <w:sz w:val="22"/>
          <w:szCs w:val="22"/>
        </w:rPr>
        <w:t>Razlogi za izključitev</w:t>
      </w:r>
      <w:bookmarkEnd w:id="101"/>
    </w:p>
    <w:p w14:paraId="6D505033" w14:textId="77777777" w:rsidR="00591C59" w:rsidRPr="00B34B34" w:rsidRDefault="00591C59" w:rsidP="00591C59">
      <w:pPr>
        <w:rPr>
          <w:rFonts w:cs="Arial"/>
          <w:sz w:val="22"/>
        </w:rPr>
      </w:pPr>
    </w:p>
    <w:p w14:paraId="565599E4" w14:textId="77777777" w:rsidR="0058666D" w:rsidRPr="006377C0" w:rsidRDefault="0058666D" w:rsidP="0058666D">
      <w:pPr>
        <w:pStyle w:val="Odstavekseznama"/>
        <w:numPr>
          <w:ilvl w:val="0"/>
          <w:numId w:val="26"/>
        </w:numPr>
        <w:ind w:left="360"/>
        <w:rPr>
          <w:rFonts w:cs="Arial"/>
          <w:b/>
          <w:bCs/>
          <w:sz w:val="22"/>
        </w:rPr>
      </w:pPr>
      <w:bookmarkStart w:id="102" w:name="_Toc464638529"/>
      <w:bookmarkStart w:id="103" w:name="_Toc336851742"/>
      <w:bookmarkStart w:id="104" w:name="_Toc336851790"/>
      <w:bookmarkEnd w:id="102"/>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2CFDA1FC" w14:textId="77777777" w:rsidR="0058666D" w:rsidRDefault="0058666D" w:rsidP="0058666D">
      <w:pPr>
        <w:rPr>
          <w:rFonts w:cs="Arial"/>
          <w:sz w:val="22"/>
        </w:rPr>
      </w:pPr>
    </w:p>
    <w:p w14:paraId="193C1871" w14:textId="77777777" w:rsidR="0058666D" w:rsidRDefault="0058666D" w:rsidP="0058666D">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Pr>
          <w:rFonts w:cs="Arial"/>
          <w:sz w:val="22"/>
        </w:rPr>
        <w:t xml:space="preserve"> </w:t>
      </w:r>
    </w:p>
    <w:p w14:paraId="31825D00" w14:textId="77777777" w:rsidR="0058666D" w:rsidRDefault="0058666D" w:rsidP="0058666D">
      <w:pPr>
        <w:rPr>
          <w:rFonts w:cs="Arial"/>
          <w:sz w:val="22"/>
        </w:rPr>
      </w:pPr>
    </w:p>
    <w:p w14:paraId="71369A72" w14:textId="77777777" w:rsidR="0058666D" w:rsidRPr="00B057EF" w:rsidRDefault="0058666D" w:rsidP="0058666D">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Pr>
          <w:rFonts w:cs="Arial"/>
          <w:sz w:val="22"/>
        </w:rPr>
        <w:t xml:space="preserve"> Gospodarski subjekt v Del II: Informacije o povezavi z gospodarskim subjektom, Oddelek B: Informacije o predstavnikih gospodarskega subjekta med drugim vpiše </w:t>
      </w:r>
      <w:r w:rsidRPr="00B057EF">
        <w:rPr>
          <w:rFonts w:cs="Arial"/>
          <w:b/>
          <w:bCs/>
          <w:sz w:val="22"/>
          <w:u w:val="single"/>
        </w:rPr>
        <w:t>podatek o EMŠO za vsakega predstavnika gospodarskega subjekta.</w:t>
      </w:r>
    </w:p>
    <w:p w14:paraId="56CFF243" w14:textId="77777777" w:rsidR="0058666D" w:rsidRPr="009065B6" w:rsidRDefault="0058666D" w:rsidP="0058666D">
      <w:pPr>
        <w:rPr>
          <w:rFonts w:cs="Arial"/>
          <w:sz w:val="22"/>
        </w:rPr>
      </w:pPr>
    </w:p>
    <w:p w14:paraId="028DCF15" w14:textId="77777777" w:rsidR="0058666D" w:rsidRDefault="0058666D" w:rsidP="0058666D">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54E0AD5" w14:textId="77777777" w:rsidR="0058666D" w:rsidRPr="009065B6" w:rsidRDefault="0058666D" w:rsidP="0058666D">
      <w:pPr>
        <w:rPr>
          <w:rFonts w:cs="Arial"/>
          <w:b/>
          <w:bCs/>
          <w:sz w:val="22"/>
        </w:rPr>
      </w:pPr>
    </w:p>
    <w:p w14:paraId="6E025BAE" w14:textId="0F8D75CC" w:rsidR="0058666D" w:rsidRDefault="0058666D" w:rsidP="0058666D">
      <w:pPr>
        <w:rPr>
          <w:rFonts w:cs="Arial"/>
          <w:b/>
          <w:bCs/>
          <w:sz w:val="22"/>
        </w:rPr>
      </w:pPr>
      <w:r w:rsidRPr="009065B6">
        <w:rPr>
          <w:rFonts w:cs="Arial"/>
          <w:sz w:val="22"/>
        </w:rPr>
        <w:t>2.</w:t>
      </w:r>
      <w:r w:rsidRPr="009065B6">
        <w:rPr>
          <w:rFonts w:cs="Arial"/>
          <w:sz w:val="22"/>
        </w:rPr>
        <w:tab/>
      </w:r>
      <w:r w:rsidRPr="006377C0">
        <w:rPr>
          <w:rFonts w:cs="Arial"/>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0ECC097" w14:textId="629F9479" w:rsidR="00BF3002" w:rsidRDefault="00BF3002" w:rsidP="0058666D">
      <w:pPr>
        <w:rPr>
          <w:rFonts w:cs="Arial"/>
          <w:b/>
          <w:bCs/>
          <w:sz w:val="22"/>
        </w:rPr>
      </w:pPr>
    </w:p>
    <w:p w14:paraId="2861CBA9" w14:textId="77777777" w:rsidR="00BF3002" w:rsidRPr="00BF3002" w:rsidRDefault="00BF3002" w:rsidP="00BF3002">
      <w:pPr>
        <w:rPr>
          <w:rFonts w:cs="Arial"/>
          <w:b/>
          <w:bCs/>
          <w:sz w:val="22"/>
        </w:rPr>
      </w:pPr>
      <w:r w:rsidRPr="00BF3002">
        <w:rPr>
          <w:rFonts w:cs="Arial"/>
          <w:b/>
          <w:bCs/>
          <w:sz w:val="22"/>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6B840BEF" w14:textId="77777777" w:rsidR="0058666D" w:rsidRPr="009065B6" w:rsidRDefault="0058666D" w:rsidP="0058666D">
      <w:pPr>
        <w:rPr>
          <w:rFonts w:cs="Arial"/>
          <w:sz w:val="22"/>
        </w:rPr>
      </w:pPr>
    </w:p>
    <w:p w14:paraId="43CAB50D" w14:textId="77777777" w:rsidR="0058666D" w:rsidRPr="009065B6" w:rsidRDefault="0058666D" w:rsidP="0058666D">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2909CD9" w14:textId="77777777" w:rsidR="0058666D" w:rsidRPr="009065B6" w:rsidRDefault="0058666D" w:rsidP="0058666D">
      <w:pPr>
        <w:rPr>
          <w:rFonts w:cs="Arial"/>
          <w:sz w:val="22"/>
        </w:rPr>
      </w:pPr>
    </w:p>
    <w:p w14:paraId="10DE049B" w14:textId="77777777" w:rsidR="0058666D" w:rsidRPr="006B7168" w:rsidRDefault="0058666D" w:rsidP="0058666D">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306364A2" w14:textId="77777777" w:rsidR="0058666D" w:rsidRPr="009065B6" w:rsidRDefault="0058666D" w:rsidP="0058666D">
      <w:pPr>
        <w:rPr>
          <w:rFonts w:cs="Arial"/>
          <w:sz w:val="22"/>
        </w:rPr>
      </w:pPr>
    </w:p>
    <w:p w14:paraId="701868C6" w14:textId="77777777" w:rsidR="0058666D" w:rsidRPr="009065B6" w:rsidRDefault="0058666D" w:rsidP="0058666D">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3787088" w14:textId="77777777" w:rsidR="0058666D" w:rsidRPr="009065B6" w:rsidRDefault="0058666D" w:rsidP="0058666D">
      <w:pPr>
        <w:rPr>
          <w:rFonts w:cs="Arial"/>
          <w:sz w:val="22"/>
        </w:rPr>
      </w:pPr>
    </w:p>
    <w:p w14:paraId="6E82144E" w14:textId="77777777" w:rsidR="0058666D" w:rsidRPr="006B7168" w:rsidRDefault="0058666D" w:rsidP="0058666D">
      <w:pPr>
        <w:spacing w:line="0" w:lineRule="atLeast"/>
        <w:rPr>
          <w:rFonts w:cs="Arial"/>
          <w:b/>
          <w:bCs/>
          <w:sz w:val="22"/>
        </w:rPr>
      </w:pPr>
      <w:r w:rsidRPr="009065B6">
        <w:rPr>
          <w:rFonts w:cs="Arial"/>
          <w:sz w:val="22"/>
        </w:rPr>
        <w:t>4.</w:t>
      </w:r>
      <w:r w:rsidRPr="009065B6">
        <w:rPr>
          <w:rFonts w:cs="Arial"/>
          <w:sz w:val="22"/>
        </w:rPr>
        <w:tab/>
      </w:r>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0F51DAC4" w14:textId="77777777" w:rsidR="0058666D" w:rsidRDefault="0058666D" w:rsidP="0058666D">
      <w:pPr>
        <w:rPr>
          <w:rFonts w:cs="Arial"/>
          <w:sz w:val="22"/>
        </w:rPr>
      </w:pPr>
    </w:p>
    <w:p w14:paraId="5242505E" w14:textId="77777777" w:rsidR="0058666D" w:rsidRPr="003D06FF" w:rsidRDefault="0058666D" w:rsidP="0058666D">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51204B5" w14:textId="77777777" w:rsidR="0058666D" w:rsidRPr="009065B6" w:rsidRDefault="0058666D" w:rsidP="0058666D">
      <w:pPr>
        <w:spacing w:line="0" w:lineRule="atLeast"/>
        <w:rPr>
          <w:rFonts w:cs="Arial"/>
          <w:sz w:val="22"/>
        </w:rPr>
      </w:pPr>
    </w:p>
    <w:p w14:paraId="2F4B7670" w14:textId="77777777" w:rsidR="0058666D" w:rsidRDefault="0058666D" w:rsidP="0058666D">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7D0B62A0" w14:textId="77777777" w:rsidR="0058666D" w:rsidRDefault="0058666D" w:rsidP="0058666D">
      <w:pPr>
        <w:rPr>
          <w:rFonts w:cs="Arial"/>
          <w:sz w:val="22"/>
        </w:rPr>
      </w:pPr>
    </w:p>
    <w:p w14:paraId="38D3A051" w14:textId="77777777" w:rsidR="0058666D" w:rsidRPr="00AE52F3" w:rsidRDefault="0058666D" w:rsidP="0058666D">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10765C0F" w:rsidR="00470C58" w:rsidRPr="00B34B34" w:rsidRDefault="00470C58" w:rsidP="00F669E8">
      <w:pPr>
        <w:pStyle w:val="Naslov2"/>
        <w:ind w:left="851" w:hanging="567"/>
        <w:rPr>
          <w:rFonts w:cs="Arial"/>
          <w:sz w:val="22"/>
          <w:szCs w:val="22"/>
        </w:rPr>
      </w:pPr>
      <w:bookmarkStart w:id="105" w:name="_Toc148082499"/>
      <w:r w:rsidRPr="00B34B34">
        <w:rPr>
          <w:rFonts w:cs="Arial"/>
          <w:sz w:val="22"/>
          <w:szCs w:val="22"/>
        </w:rPr>
        <w:t>Pogoj</w:t>
      </w:r>
      <w:r w:rsidR="00DA5772" w:rsidRPr="00B34B34">
        <w:rPr>
          <w:rFonts w:cs="Arial"/>
          <w:sz w:val="22"/>
          <w:szCs w:val="22"/>
        </w:rPr>
        <w:t xml:space="preserve"> </w:t>
      </w:r>
      <w:r w:rsidRPr="00B34B34">
        <w:rPr>
          <w:rFonts w:cs="Arial"/>
          <w:sz w:val="22"/>
          <w:szCs w:val="22"/>
        </w:rPr>
        <w:t>za sodelovanje glede ustreznosti za opravljanje poklicne dejavnosti</w:t>
      </w:r>
      <w:bookmarkEnd w:id="105"/>
      <w:r w:rsidRPr="00B34B34">
        <w:rPr>
          <w:rFonts w:cs="Arial"/>
          <w:sz w:val="22"/>
          <w:szCs w:val="22"/>
        </w:rPr>
        <w:t xml:space="preserve"> </w:t>
      </w:r>
    </w:p>
    <w:p w14:paraId="0859C8BC" w14:textId="77777777" w:rsidR="00295FC2" w:rsidRPr="00B44788" w:rsidRDefault="00295FC2" w:rsidP="00295FC2">
      <w:pPr>
        <w:rPr>
          <w:rFonts w:cs="Arial"/>
          <w:b/>
          <w:bCs/>
          <w:sz w:val="22"/>
        </w:rPr>
      </w:pPr>
      <w:bookmarkStart w:id="106" w:name="_Toc525287459"/>
      <w:bookmarkStart w:id="107" w:name="_Toc525287460"/>
      <w:bookmarkStart w:id="108" w:name="_Toc525287461"/>
      <w:bookmarkStart w:id="109" w:name="_Toc525287462"/>
      <w:bookmarkStart w:id="110" w:name="_Toc525287463"/>
      <w:bookmarkStart w:id="111" w:name="_Toc525287464"/>
      <w:bookmarkStart w:id="112" w:name="_Toc525287465"/>
      <w:bookmarkStart w:id="113" w:name="_Toc525287466"/>
      <w:bookmarkStart w:id="114" w:name="_Toc525287468"/>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End w:id="103"/>
      <w:bookmarkEnd w:id="10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B44788">
        <w:rPr>
          <w:rFonts w:cs="Arial"/>
          <w:b/>
          <w:bCs/>
          <w:sz w:val="22"/>
        </w:rPr>
        <w:t>Ponudnik mora imeti veljavno registracijo za dejavnost, ki je predmet javnega naročila po posameznem sklopu.</w:t>
      </w:r>
    </w:p>
    <w:p w14:paraId="77768A78" w14:textId="77777777" w:rsidR="00295FC2" w:rsidRPr="00A2234F" w:rsidRDefault="00295FC2" w:rsidP="00295FC2">
      <w:pPr>
        <w:rPr>
          <w:rFonts w:cs="Arial"/>
          <w:sz w:val="22"/>
        </w:rPr>
      </w:pPr>
    </w:p>
    <w:p w14:paraId="19AB03F3" w14:textId="77777777" w:rsidR="00295FC2" w:rsidRDefault="00295FC2" w:rsidP="00295FC2">
      <w:pPr>
        <w:rPr>
          <w:rFonts w:cs="Arial"/>
          <w:sz w:val="22"/>
        </w:rPr>
      </w:pPr>
      <w:r w:rsidRPr="00A744C3">
        <w:rPr>
          <w:sz w:val="22"/>
        </w:rPr>
        <w:t>DOKAZILA:</w:t>
      </w:r>
      <w:r>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Pr>
          <w:b/>
          <w:sz w:val="22"/>
        </w:rPr>
        <w:t xml:space="preserve">, obrazec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50C3398C" w14:textId="77777777" w:rsidR="00295FC2" w:rsidRPr="00A744C3" w:rsidRDefault="00295FC2" w:rsidP="00295FC2">
      <w:pPr>
        <w:ind w:left="426"/>
        <w:rPr>
          <w:b/>
          <w:sz w:val="22"/>
        </w:rPr>
      </w:pPr>
    </w:p>
    <w:p w14:paraId="6C839982" w14:textId="77777777" w:rsidR="00295FC2" w:rsidRPr="00A744C3" w:rsidRDefault="00295FC2" w:rsidP="00295FC2">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0FA4EE6A" w14:textId="77777777" w:rsidR="00295FC2" w:rsidRDefault="00295FC2" w:rsidP="00295FC2">
      <w:pPr>
        <w:rPr>
          <w:rFonts w:cs="Arial"/>
          <w:sz w:val="22"/>
        </w:rPr>
      </w:pPr>
    </w:p>
    <w:p w14:paraId="455B186C" w14:textId="77777777" w:rsidR="00295FC2" w:rsidRPr="00A2234F" w:rsidRDefault="00295FC2" w:rsidP="00295FC2">
      <w:pPr>
        <w:rPr>
          <w:rFonts w:cs="Arial"/>
          <w:sz w:val="22"/>
        </w:rPr>
      </w:pPr>
      <w:r w:rsidRPr="00A2234F">
        <w:rPr>
          <w:rFonts w:cs="Arial"/>
          <w:sz w:val="22"/>
        </w:rPr>
        <w:t>IZPOLNJEVANJE POGOJA</w:t>
      </w:r>
      <w:r>
        <w:rPr>
          <w:rFonts w:cs="Arial"/>
          <w:sz w:val="22"/>
        </w:rPr>
        <w:t xml:space="preserve">: </w:t>
      </w:r>
      <w:r w:rsidRPr="00A2234F">
        <w:rPr>
          <w:rFonts w:cs="Arial"/>
          <w:sz w:val="22"/>
        </w:rPr>
        <w:t>ponudnik, partner</w:t>
      </w:r>
      <w:r>
        <w:rPr>
          <w:rFonts w:cs="Arial"/>
          <w:sz w:val="22"/>
        </w:rPr>
        <w:t xml:space="preserve"> (v primeru skupne ponudbe)</w:t>
      </w:r>
      <w:r w:rsidRPr="00A2234F">
        <w:rPr>
          <w:rFonts w:cs="Arial"/>
          <w:sz w:val="22"/>
        </w:rPr>
        <w:t>,  podizvajalec.</w:t>
      </w:r>
    </w:p>
    <w:p w14:paraId="18653A76" w14:textId="34F167FF" w:rsidR="00C544F8" w:rsidRPr="00B34B34" w:rsidRDefault="00C544F8" w:rsidP="00F669E8">
      <w:pPr>
        <w:pStyle w:val="Naslov2"/>
        <w:ind w:left="851" w:hanging="567"/>
        <w:rPr>
          <w:rFonts w:cs="Arial"/>
          <w:sz w:val="22"/>
          <w:szCs w:val="22"/>
        </w:rPr>
      </w:pPr>
      <w:bookmarkStart w:id="167" w:name="_Toc148082500"/>
      <w:r w:rsidRPr="00B34B34">
        <w:rPr>
          <w:rFonts w:cs="Arial"/>
          <w:sz w:val="22"/>
          <w:szCs w:val="22"/>
        </w:rPr>
        <w:t>Pogoj</w:t>
      </w:r>
      <w:r w:rsidR="00DA5772" w:rsidRPr="00B34B34">
        <w:rPr>
          <w:rFonts w:cs="Arial"/>
          <w:sz w:val="22"/>
          <w:szCs w:val="22"/>
        </w:rPr>
        <w:t xml:space="preserve"> </w:t>
      </w:r>
      <w:r w:rsidRPr="00B34B34">
        <w:rPr>
          <w:rFonts w:cs="Arial"/>
          <w:sz w:val="22"/>
          <w:szCs w:val="22"/>
        </w:rPr>
        <w:t>za sodelovanje glede ekonomskega in finančnega položaja</w:t>
      </w:r>
      <w:bookmarkEnd w:id="167"/>
    </w:p>
    <w:p w14:paraId="31D0A6C6" w14:textId="77777777" w:rsidR="008E2837" w:rsidRPr="00A2234F" w:rsidRDefault="008E2837" w:rsidP="008E2837">
      <w:pPr>
        <w:rPr>
          <w:rFonts w:cs="Arial"/>
          <w:b/>
          <w:bCs/>
          <w:sz w:val="22"/>
        </w:rPr>
      </w:pPr>
      <w:bookmarkStart w:id="168" w:name="_Hlk136348772"/>
      <w:r w:rsidRPr="00A2234F">
        <w:rPr>
          <w:rFonts w:cs="Arial"/>
          <w:b/>
          <w:bCs/>
          <w:sz w:val="22"/>
        </w:rPr>
        <w:t>Ponudnik mora izkazati, da v zadnjih 6 (šestih) 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2C9AC875" w14:textId="77777777" w:rsidR="008E2837" w:rsidRPr="000C508E" w:rsidRDefault="008E2837" w:rsidP="008E2837">
      <w:pPr>
        <w:rPr>
          <w:rFonts w:cs="Arial"/>
          <w:b/>
          <w:bCs/>
          <w:color w:val="FF0000"/>
          <w:sz w:val="22"/>
        </w:rPr>
      </w:pPr>
    </w:p>
    <w:bookmarkEnd w:id="168"/>
    <w:p w14:paraId="4908F1C4" w14:textId="77777777" w:rsidR="008E2837" w:rsidRPr="003D1823" w:rsidRDefault="008E2837" w:rsidP="008E2837">
      <w:pPr>
        <w:rPr>
          <w:sz w:val="22"/>
        </w:rPr>
      </w:pPr>
      <w:r w:rsidRPr="003D1823">
        <w:rPr>
          <w:sz w:val="22"/>
        </w:rPr>
        <w:t xml:space="preserve">DOKAZILA: Izpolnjen </w:t>
      </w:r>
      <w:r w:rsidRPr="003D1823">
        <w:rPr>
          <w:b/>
          <w:bCs/>
          <w:sz w:val="22"/>
        </w:rPr>
        <w:t>obrazec ESPD</w:t>
      </w:r>
      <w:r w:rsidRPr="003D1823">
        <w:rPr>
          <w:sz w:val="22"/>
        </w:rPr>
        <w:t xml:space="preserve"> (v »Del IV: Pogoji za sodelovanje, Oddelek B: Ekonomski in finančni položaj, Druge ekonomske in finančne zahteve, v polju Razmerje ponudnik vpiše število 0,00, če izpolnjuje naveden pogoj), </w:t>
      </w:r>
      <w:r w:rsidRPr="003D1823">
        <w:rPr>
          <w:b/>
          <w:bCs/>
          <w:sz w:val="22"/>
        </w:rPr>
        <w:t>obrazec »Ponudba«</w:t>
      </w:r>
      <w:r w:rsidRPr="003D1823">
        <w:rPr>
          <w:sz w:val="22"/>
        </w:rPr>
        <w:t xml:space="preserve"> (ponudnik in partner), ter </w:t>
      </w:r>
      <w:r w:rsidRPr="003D1823">
        <w:rPr>
          <w:b/>
          <w:bCs/>
          <w:sz w:val="22"/>
        </w:rPr>
        <w:t>potrdilo vseh poslovnih bank,</w:t>
      </w:r>
      <w:r w:rsidRPr="003D1823">
        <w:rPr>
          <w:sz w:val="22"/>
        </w:rPr>
        <w:t xml:space="preserve"> pri katerih imajo ponudniki odprte poslovne račune ali </w:t>
      </w:r>
      <w:r w:rsidRPr="003D1823">
        <w:rPr>
          <w:b/>
          <w:bCs/>
          <w:sz w:val="22"/>
        </w:rPr>
        <w:t>BON-2 obrazec.</w:t>
      </w:r>
    </w:p>
    <w:p w14:paraId="772FCE0E" w14:textId="77777777" w:rsidR="008E2837" w:rsidRPr="00A2234F" w:rsidRDefault="008E2837" w:rsidP="008E2837">
      <w:pPr>
        <w:rPr>
          <w:rFonts w:cs="Arial"/>
          <w:sz w:val="22"/>
        </w:rPr>
      </w:pPr>
    </w:p>
    <w:p w14:paraId="0000F7D6" w14:textId="77777777" w:rsidR="008E2837" w:rsidRDefault="008E2837" w:rsidP="008E2837">
      <w:pPr>
        <w:spacing w:line="0" w:lineRule="atLeast"/>
        <w:rPr>
          <w:rFonts w:cs="Arial"/>
          <w:sz w:val="22"/>
        </w:rPr>
      </w:pPr>
      <w:r w:rsidRPr="00A2234F">
        <w:rPr>
          <w:rFonts w:cs="Arial"/>
          <w:sz w:val="22"/>
        </w:rPr>
        <w:t>Obrazec BON-2 ali potrdila vseh poslovnih bank, ne smejo biti starejša kot 30 (trideset) dni, šteto od datuma, ko je ponudnik oddal ponudbo.</w:t>
      </w:r>
    </w:p>
    <w:p w14:paraId="40306CE3" w14:textId="77777777" w:rsidR="008E2837" w:rsidRDefault="008E2837" w:rsidP="008E2837">
      <w:pPr>
        <w:spacing w:line="0" w:lineRule="atLeast"/>
        <w:rPr>
          <w:rFonts w:cs="Arial"/>
          <w:sz w:val="22"/>
        </w:rPr>
      </w:pPr>
    </w:p>
    <w:p w14:paraId="1CCE1763" w14:textId="41B54A4E" w:rsidR="008E2837" w:rsidRDefault="008E2837" w:rsidP="008E2837">
      <w:pPr>
        <w:rPr>
          <w:rFonts w:cs="Arial"/>
          <w:sz w:val="22"/>
        </w:rPr>
      </w:pPr>
      <w:r w:rsidRPr="00A2234F">
        <w:rPr>
          <w:rFonts w:cs="Arial"/>
          <w:sz w:val="22"/>
        </w:rPr>
        <w:t>IZPOLNJEVANJE POGOJA: ponudnik; partner</w:t>
      </w:r>
      <w:r>
        <w:rPr>
          <w:rFonts w:cs="Arial"/>
          <w:sz w:val="22"/>
        </w:rPr>
        <w:t xml:space="preserve"> (v primeru skupne ponudbe).</w:t>
      </w:r>
    </w:p>
    <w:p w14:paraId="516DB841" w14:textId="2254559D" w:rsidR="00470C58" w:rsidRPr="00B34B34" w:rsidRDefault="00470C58" w:rsidP="00F669E8">
      <w:pPr>
        <w:pStyle w:val="Naslov2"/>
        <w:ind w:left="851" w:hanging="567"/>
        <w:rPr>
          <w:rFonts w:cs="Arial"/>
          <w:sz w:val="22"/>
          <w:szCs w:val="22"/>
        </w:rPr>
      </w:pPr>
      <w:bookmarkStart w:id="169" w:name="_Toc148082501"/>
      <w:r w:rsidRPr="00B34B34">
        <w:rPr>
          <w:rFonts w:cs="Arial"/>
          <w:sz w:val="22"/>
          <w:szCs w:val="22"/>
        </w:rPr>
        <w:lastRenderedPageBreak/>
        <w:t>Drugi pogoji</w:t>
      </w:r>
      <w:bookmarkEnd w:id="169"/>
    </w:p>
    <w:p w14:paraId="51B87F80" w14:textId="77777777" w:rsidR="00054DD0" w:rsidRPr="004966D2" w:rsidRDefault="00054DD0" w:rsidP="00054DD0">
      <w:pPr>
        <w:tabs>
          <w:tab w:val="left" w:pos="817"/>
        </w:tabs>
        <w:rPr>
          <w:rFonts w:cs="Arial"/>
          <w:b/>
          <w:bCs/>
          <w:sz w:val="22"/>
        </w:rPr>
      </w:pPr>
      <w:bookmarkStart w:id="170" w:name="_Hlk136349094"/>
      <w:bookmarkStart w:id="171" w:name="_Toc336851744"/>
      <w:bookmarkStart w:id="172" w:name="_Toc336851792"/>
      <w:r w:rsidRPr="004966D2">
        <w:rPr>
          <w:rFonts w:cs="Arial"/>
          <w:b/>
          <w:bCs/>
          <w:sz w:val="22"/>
        </w:rPr>
        <w:t>Ponudniku ne sme biti prepovedano poslovanje z naročnikom, kot to določa 35. člen Zakona o integriteti in preprečevanju korupcije (Uradni list RS, št. 69/11-UPB2).</w:t>
      </w:r>
    </w:p>
    <w:p w14:paraId="2E00408C" w14:textId="77777777" w:rsidR="00054DD0" w:rsidRPr="004966D2" w:rsidRDefault="00054DD0" w:rsidP="00054DD0">
      <w:pPr>
        <w:rPr>
          <w:rFonts w:cs="Arial"/>
          <w:sz w:val="22"/>
        </w:rPr>
      </w:pPr>
    </w:p>
    <w:bookmarkEnd w:id="170"/>
    <w:p w14:paraId="5AB8F5AD" w14:textId="77777777" w:rsidR="00054DD0" w:rsidRDefault="00054DD0" w:rsidP="00054DD0">
      <w:pPr>
        <w:rPr>
          <w:rFonts w:cs="Arial"/>
          <w:sz w:val="22"/>
        </w:rPr>
      </w:pPr>
      <w:r w:rsidRPr="004966D2">
        <w:rPr>
          <w:rFonts w:cs="Arial"/>
          <w:sz w:val="22"/>
        </w:rPr>
        <w:t xml:space="preserve">DOKAZILA: </w:t>
      </w:r>
      <w:r>
        <w:rPr>
          <w:rFonts w:cs="Arial"/>
          <w:sz w:val="22"/>
        </w:rPr>
        <w:t xml:space="preserve">Predložen </w:t>
      </w:r>
      <w:r w:rsidRPr="004966D2">
        <w:rPr>
          <w:rFonts w:cs="Arial"/>
          <w:b/>
          <w:sz w:val="22"/>
        </w:rPr>
        <w:t>obrazec ESPD,</w:t>
      </w:r>
      <w:r>
        <w:rPr>
          <w:rFonts w:cs="Arial"/>
          <w:b/>
          <w:sz w:val="22"/>
        </w:rPr>
        <w:t xml:space="preserve"> obrazec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04B5DE3E" w14:textId="77777777" w:rsidR="00054DD0" w:rsidRDefault="00054DD0" w:rsidP="00054DD0">
      <w:pPr>
        <w:rPr>
          <w:rFonts w:cs="Arial"/>
          <w:sz w:val="22"/>
        </w:rPr>
      </w:pPr>
    </w:p>
    <w:p w14:paraId="501BB5AE" w14:textId="77777777" w:rsidR="00054DD0" w:rsidRDefault="00054DD0" w:rsidP="00054DD0">
      <w:pPr>
        <w:rPr>
          <w:rFonts w:cs="Arial"/>
          <w:sz w:val="22"/>
        </w:rPr>
      </w:pPr>
      <w:r w:rsidRPr="00A2234F">
        <w:rPr>
          <w:rFonts w:cs="Arial"/>
          <w:sz w:val="22"/>
        </w:rPr>
        <w:t>IZPOLNJEVANJE POGOJA: ponudnik; partner</w:t>
      </w:r>
      <w:r>
        <w:rPr>
          <w:rFonts w:cs="Arial"/>
          <w:sz w:val="22"/>
        </w:rPr>
        <w:t xml:space="preserve"> </w:t>
      </w:r>
      <w:r w:rsidRPr="00DE5B67">
        <w:rPr>
          <w:rFonts w:cs="Arial"/>
          <w:sz w:val="22"/>
        </w:rPr>
        <w:t>(v primeru skupne ponudbe)</w:t>
      </w:r>
      <w:r w:rsidRPr="00A2234F">
        <w:rPr>
          <w:rFonts w:cs="Arial"/>
          <w:sz w:val="22"/>
        </w:rPr>
        <w:t>; podizvajalec.</w:t>
      </w:r>
    </w:p>
    <w:p w14:paraId="7BB0ADF6" w14:textId="338702E1" w:rsidR="00A80829" w:rsidRPr="00B34B34" w:rsidRDefault="00A80829" w:rsidP="00772713">
      <w:pPr>
        <w:pStyle w:val="Naslov1"/>
        <w:ind w:left="426" w:hanging="426"/>
        <w:rPr>
          <w:rFonts w:cs="Arial"/>
          <w:sz w:val="22"/>
          <w:szCs w:val="22"/>
        </w:rPr>
      </w:pPr>
      <w:bookmarkStart w:id="173" w:name="_Toc148082502"/>
      <w:r w:rsidRPr="00B34B34">
        <w:rPr>
          <w:rFonts w:cs="Arial"/>
          <w:sz w:val="22"/>
          <w:szCs w:val="22"/>
        </w:rPr>
        <w:t>meril</w:t>
      </w:r>
      <w:bookmarkEnd w:id="171"/>
      <w:bookmarkEnd w:id="172"/>
      <w:r w:rsidR="00D6436A" w:rsidRPr="00B34B34">
        <w:rPr>
          <w:rFonts w:cs="Arial"/>
          <w:sz w:val="22"/>
          <w:szCs w:val="22"/>
        </w:rPr>
        <w:t>o</w:t>
      </w:r>
      <w:bookmarkEnd w:id="173"/>
    </w:p>
    <w:p w14:paraId="2962C0DE" w14:textId="664499AA" w:rsidR="00277039" w:rsidRPr="00B34B34" w:rsidRDefault="00820CF3" w:rsidP="00A56A8B">
      <w:pPr>
        <w:spacing w:line="0" w:lineRule="atLeast"/>
        <w:rPr>
          <w:rFonts w:cs="Arial"/>
          <w:kern w:val="3"/>
          <w:sz w:val="22"/>
          <w:lang w:eastAsia="zh-CN"/>
        </w:rPr>
      </w:pPr>
      <w:bookmarkStart w:id="174" w:name="_Hlk53405219"/>
      <w:bookmarkStart w:id="175" w:name="_Toc336851746"/>
      <w:bookmarkStart w:id="176" w:name="_Toc336851794"/>
      <w:r w:rsidRPr="00B34B34">
        <w:rPr>
          <w:rFonts w:cs="Arial"/>
          <w:sz w:val="22"/>
        </w:rPr>
        <w:t>Merilo za izbor najugodnejšega ponudnika za posamezni sklop naročila je ekonomsko najugodnejša ponudba</w:t>
      </w:r>
      <w:r w:rsidR="001A1A6F" w:rsidRPr="00B34B34">
        <w:rPr>
          <w:rFonts w:cs="Arial"/>
          <w:sz w:val="22"/>
        </w:rPr>
        <w:t>,</w:t>
      </w:r>
      <w:r w:rsidR="001A1A6F" w:rsidRPr="00B34B34">
        <w:rPr>
          <w:rFonts w:cs="Arial"/>
          <w:b/>
          <w:bCs/>
          <w:sz w:val="22"/>
        </w:rPr>
        <w:t xml:space="preserve"> in </w:t>
      </w:r>
      <w:bookmarkStart w:id="177" w:name="_Hlk526507263"/>
      <w:r w:rsidR="001A1A6F" w:rsidRPr="00B34B34">
        <w:rPr>
          <w:rFonts w:cs="Arial"/>
          <w:b/>
          <w:bCs/>
          <w:sz w:val="22"/>
        </w:rPr>
        <w:t xml:space="preserve">sicer </w:t>
      </w:r>
      <w:r w:rsidR="00277039" w:rsidRPr="00B34B34">
        <w:rPr>
          <w:rFonts w:cs="Arial"/>
          <w:b/>
          <w:bCs/>
          <w:kern w:val="3"/>
          <w:sz w:val="22"/>
          <w:lang w:eastAsia="zh-CN"/>
        </w:rPr>
        <w:t>najnižja</w:t>
      </w:r>
      <w:r w:rsidR="001A1A6F" w:rsidRPr="00B34B34">
        <w:rPr>
          <w:rFonts w:cs="Arial"/>
          <w:b/>
          <w:bCs/>
          <w:kern w:val="3"/>
          <w:sz w:val="22"/>
          <w:lang w:eastAsia="zh-CN"/>
        </w:rPr>
        <w:t xml:space="preserve"> skupna </w:t>
      </w:r>
      <w:r w:rsidR="00277039" w:rsidRPr="00B34B34">
        <w:rPr>
          <w:rFonts w:cs="Arial"/>
          <w:b/>
          <w:bCs/>
          <w:kern w:val="3"/>
          <w:sz w:val="22"/>
          <w:lang w:eastAsia="zh-CN"/>
        </w:rPr>
        <w:t>ponudbena vrednost</w:t>
      </w:r>
      <w:r w:rsidR="001A1A6F" w:rsidRPr="00B34B34">
        <w:rPr>
          <w:rFonts w:cs="Arial"/>
          <w:b/>
          <w:bCs/>
          <w:kern w:val="3"/>
          <w:sz w:val="22"/>
          <w:lang w:eastAsia="zh-CN"/>
        </w:rPr>
        <w:t xml:space="preserve"> v EUR brez DDV </w:t>
      </w:r>
      <w:r w:rsidR="00277039" w:rsidRPr="00B34B34">
        <w:rPr>
          <w:rFonts w:cs="Arial"/>
          <w:b/>
          <w:bCs/>
          <w:kern w:val="3"/>
          <w:sz w:val="22"/>
          <w:lang w:eastAsia="zh-CN"/>
        </w:rPr>
        <w:t>za posamezni sklop</w:t>
      </w:r>
      <w:r w:rsidR="00277039" w:rsidRPr="00B34B34">
        <w:rPr>
          <w:rFonts w:cs="Arial"/>
          <w:kern w:val="3"/>
          <w:sz w:val="22"/>
          <w:lang w:eastAsia="zh-CN"/>
        </w:rPr>
        <w:t>,</w:t>
      </w:r>
      <w:r w:rsidR="001A1A6F" w:rsidRPr="00B34B34">
        <w:rPr>
          <w:rFonts w:cs="Arial"/>
          <w:kern w:val="3"/>
          <w:sz w:val="22"/>
          <w:lang w:eastAsia="zh-CN"/>
        </w:rPr>
        <w:t xml:space="preserve"> </w:t>
      </w:r>
      <w:r w:rsidR="00277039" w:rsidRPr="00B34B34">
        <w:rPr>
          <w:rFonts w:cs="Arial"/>
          <w:kern w:val="3"/>
          <w:sz w:val="22"/>
          <w:lang w:eastAsia="zh-CN"/>
        </w:rPr>
        <w:t>ob pogoju izpolnjevanja ostalih predpisanih razlogov za izključitev in pogojev za sodelovanje iz te dokumentacije v zvezi z oddajo naročila.</w:t>
      </w:r>
    </w:p>
    <w:bookmarkEnd w:id="177"/>
    <w:p w14:paraId="63C26460" w14:textId="51A99119" w:rsidR="00277039" w:rsidRPr="00B34B34" w:rsidRDefault="00277039" w:rsidP="00A56A8B">
      <w:pPr>
        <w:spacing w:line="0" w:lineRule="atLeast"/>
        <w:rPr>
          <w:rFonts w:cs="Arial"/>
          <w:bCs/>
          <w:color w:val="FF0000"/>
          <w:sz w:val="22"/>
        </w:rPr>
      </w:pPr>
    </w:p>
    <w:p w14:paraId="7CC9C4BE" w14:textId="2B8409E0" w:rsidR="00C374F9" w:rsidRPr="00B34B34" w:rsidRDefault="0090180F" w:rsidP="00D6436A">
      <w:pPr>
        <w:spacing w:line="0" w:lineRule="atLeast"/>
        <w:rPr>
          <w:rFonts w:cs="Arial"/>
          <w:sz w:val="22"/>
        </w:rPr>
      </w:pPr>
      <w:r w:rsidRPr="00B34B34">
        <w:rPr>
          <w:rFonts w:cs="Arial"/>
          <w:sz w:val="22"/>
        </w:rPr>
        <w:t>V primeru, da dve ali več ponudbi dosežeta enako</w:t>
      </w:r>
      <w:r w:rsidR="00D6436A" w:rsidRPr="00B34B34">
        <w:rPr>
          <w:rFonts w:cs="Arial"/>
          <w:sz w:val="22"/>
        </w:rPr>
        <w:t xml:space="preserve"> skupno</w:t>
      </w:r>
      <w:r w:rsidRPr="00B34B34">
        <w:rPr>
          <w:rFonts w:cs="Arial"/>
          <w:sz w:val="22"/>
        </w:rPr>
        <w:t xml:space="preserve"> ponudbeno vrednost v EUR brez DDV po posameznem sklopu, </w:t>
      </w:r>
      <w:r w:rsidR="00C374F9" w:rsidRPr="00B34B34">
        <w:rPr>
          <w:rFonts w:cs="Arial"/>
          <w:kern w:val="3"/>
          <w:sz w:val="22"/>
          <w:lang w:eastAsia="zh-CN"/>
        </w:rPr>
        <w:t xml:space="preserve">bo </w:t>
      </w:r>
      <w:r w:rsidR="00C374F9" w:rsidRPr="00B34B34">
        <w:rPr>
          <w:rFonts w:cs="Arial"/>
          <w:sz w:val="22"/>
        </w:rPr>
        <w:t>naročnik izbral najugodnejšega ponudnika</w:t>
      </w:r>
      <w:r w:rsidR="00F26F75" w:rsidRPr="00B34B34">
        <w:rPr>
          <w:rFonts w:cs="Arial"/>
          <w:sz w:val="22"/>
        </w:rPr>
        <w:t xml:space="preserve"> po posameznem sklopu </w:t>
      </w:r>
      <w:r w:rsidR="00C374F9" w:rsidRPr="00B34B34">
        <w:rPr>
          <w:rFonts w:cs="Arial"/>
          <w:sz w:val="22"/>
        </w:rPr>
        <w:t>z javnim žrebom. Izmed teh ponudnikov bo izbran tisti ponudnik, ki bo prvi izžreban</w:t>
      </w:r>
      <w:r w:rsidR="00D32D6A" w:rsidRPr="00B34B34">
        <w:rPr>
          <w:rFonts w:cs="Arial"/>
          <w:sz w:val="22"/>
        </w:rPr>
        <w:t xml:space="preserve"> po posameznem sklopu</w:t>
      </w:r>
      <w:r w:rsidR="00C374F9" w:rsidRPr="00B34B34">
        <w:rPr>
          <w:rFonts w:cs="Arial"/>
          <w:sz w:val="22"/>
        </w:rPr>
        <w:t>.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B34B34"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78" w:name="_Toc43382552"/>
      <w:bookmarkStart w:id="179" w:name="_Toc148082503"/>
      <w:bookmarkEnd w:id="174"/>
      <w:bookmarkEnd w:id="175"/>
      <w:bookmarkEnd w:id="176"/>
      <w:r w:rsidRPr="00B34B34">
        <w:rPr>
          <w:rFonts w:eastAsia="Times New Roman" w:cs="Arial"/>
          <w:b/>
          <w:bCs/>
          <w:caps/>
          <w:sz w:val="22"/>
        </w:rPr>
        <w:t>ponudbena dokumentacija</w:t>
      </w:r>
      <w:bookmarkEnd w:id="178"/>
      <w:bookmarkEnd w:id="179"/>
    </w:p>
    <w:p w14:paraId="4C3CE728" w14:textId="4CECB142" w:rsidR="002203A9" w:rsidRPr="00B34B34" w:rsidRDefault="00F70476" w:rsidP="002F63E6">
      <w:pPr>
        <w:pStyle w:val="Naslov2"/>
        <w:ind w:left="1134" w:hanging="708"/>
        <w:rPr>
          <w:rFonts w:cs="Arial"/>
          <w:sz w:val="22"/>
          <w:szCs w:val="22"/>
        </w:rPr>
      </w:pPr>
      <w:bookmarkStart w:id="180" w:name="_Toc148082504"/>
      <w:r w:rsidRPr="00B34B34">
        <w:rPr>
          <w:rFonts w:cs="Arial"/>
          <w:sz w:val="22"/>
          <w:szCs w:val="22"/>
        </w:rPr>
        <w:t>PONUDBA</w:t>
      </w:r>
      <w:bookmarkEnd w:id="180"/>
    </w:p>
    <w:p w14:paraId="2F59171B" w14:textId="57D136E2" w:rsidR="00F70476" w:rsidRPr="00B34B34" w:rsidRDefault="00F70476" w:rsidP="00F70476">
      <w:pPr>
        <w:rPr>
          <w:rFonts w:cs="Arial"/>
          <w:kern w:val="3"/>
          <w:sz w:val="22"/>
          <w:lang w:eastAsia="zh-CN"/>
        </w:rPr>
      </w:pPr>
      <w:r w:rsidRPr="00B34B34">
        <w:rPr>
          <w:rFonts w:cs="Arial"/>
          <w:kern w:val="3"/>
          <w:sz w:val="22"/>
          <w:lang w:eastAsia="zh-CN"/>
        </w:rPr>
        <w:t>Ponudbo sestavljajo naslednji dokumenti:</w:t>
      </w:r>
    </w:p>
    <w:p w14:paraId="219AC078" w14:textId="48D68433" w:rsidR="005744B1" w:rsidRPr="00B34B34" w:rsidRDefault="005744B1" w:rsidP="00F70476">
      <w:pPr>
        <w:rPr>
          <w:rFonts w:cs="Arial"/>
          <w:kern w:val="3"/>
          <w:sz w:val="22"/>
          <w:lang w:eastAsia="zh-CN"/>
        </w:rPr>
      </w:pPr>
    </w:p>
    <w:p w14:paraId="0830B12D" w14:textId="55F3FD72" w:rsidR="005744B1" w:rsidRPr="00B34B34" w:rsidRDefault="005744B1" w:rsidP="005744B1">
      <w:pPr>
        <w:pStyle w:val="Odstavekseznama"/>
        <w:numPr>
          <w:ilvl w:val="0"/>
          <w:numId w:val="5"/>
        </w:numPr>
        <w:spacing w:line="0" w:lineRule="atLeast"/>
        <w:rPr>
          <w:rFonts w:cs="Arial"/>
          <w:sz w:val="22"/>
        </w:rPr>
      </w:pPr>
      <w:r w:rsidRPr="00B34B34">
        <w:rPr>
          <w:rFonts w:cs="Arial"/>
          <w:sz w:val="22"/>
        </w:rPr>
        <w:t>obrazec »</w:t>
      </w:r>
      <w:r w:rsidR="00E134D0" w:rsidRPr="00B34B34">
        <w:rPr>
          <w:rFonts w:cs="Arial"/>
          <w:b/>
          <w:bCs/>
          <w:sz w:val="22"/>
        </w:rPr>
        <w:t>Rekapitulacija</w:t>
      </w:r>
      <w:r w:rsidR="00E134D0" w:rsidRPr="00B34B34">
        <w:rPr>
          <w:rFonts w:cs="Arial"/>
          <w:sz w:val="22"/>
        </w:rPr>
        <w:t xml:space="preserve"> </w:t>
      </w:r>
      <w:r w:rsidR="00E134D0" w:rsidRPr="00B34B34">
        <w:rPr>
          <w:rFonts w:cs="Arial"/>
          <w:b/>
          <w:bCs/>
          <w:sz w:val="22"/>
        </w:rPr>
        <w:t>p</w:t>
      </w:r>
      <w:r w:rsidRPr="00B34B34">
        <w:rPr>
          <w:rFonts w:cs="Arial"/>
          <w:b/>
          <w:bCs/>
          <w:sz w:val="22"/>
        </w:rPr>
        <w:t>r</w:t>
      </w:r>
      <w:r w:rsidRPr="00B34B34">
        <w:rPr>
          <w:rFonts w:cs="Arial"/>
          <w:b/>
          <w:sz w:val="22"/>
        </w:rPr>
        <w:t>edračun</w:t>
      </w:r>
      <w:r w:rsidR="00E134D0" w:rsidRPr="00B34B34">
        <w:rPr>
          <w:rFonts w:cs="Arial"/>
          <w:b/>
          <w:sz w:val="22"/>
        </w:rPr>
        <w:t>a</w:t>
      </w:r>
      <w:r w:rsidRPr="00B34B34">
        <w:rPr>
          <w:rFonts w:cs="Arial"/>
          <w:sz w:val="22"/>
        </w:rPr>
        <w:t xml:space="preserve">« (Word) </w:t>
      </w:r>
      <w:r w:rsidRPr="00B34B34">
        <w:rPr>
          <w:rFonts w:cs="Arial"/>
          <w:sz w:val="22"/>
          <w:u w:val="single"/>
        </w:rPr>
        <w:t>(v e-JN se naloži v razdelek Predračun;</w:t>
      </w:r>
    </w:p>
    <w:p w14:paraId="0BDAEB69" w14:textId="23D386D5" w:rsidR="00F948B1" w:rsidRPr="00B34B34" w:rsidRDefault="00E134D0" w:rsidP="005744B1">
      <w:pPr>
        <w:pStyle w:val="Odstavekseznama"/>
        <w:numPr>
          <w:ilvl w:val="0"/>
          <w:numId w:val="5"/>
        </w:numPr>
        <w:spacing w:line="0" w:lineRule="atLeast"/>
        <w:rPr>
          <w:rFonts w:cs="Arial"/>
          <w:sz w:val="22"/>
        </w:rPr>
      </w:pPr>
      <w:r w:rsidRPr="00B34B34">
        <w:rPr>
          <w:rFonts w:cs="Arial"/>
          <w:sz w:val="22"/>
        </w:rPr>
        <w:t xml:space="preserve">obrazec </w:t>
      </w:r>
      <w:r w:rsidRPr="00B34B34">
        <w:rPr>
          <w:rFonts w:cs="Arial"/>
          <w:b/>
          <w:bCs/>
          <w:sz w:val="22"/>
        </w:rPr>
        <w:t>»Predračun«</w:t>
      </w:r>
      <w:r w:rsidRPr="00B34B34">
        <w:rPr>
          <w:rFonts w:cs="Arial"/>
          <w:sz w:val="22"/>
        </w:rPr>
        <w:t xml:space="preserve"> (Excel)</w:t>
      </w:r>
    </w:p>
    <w:p w14:paraId="4F09D022" w14:textId="77777777" w:rsidR="005744B1" w:rsidRPr="00B34B34" w:rsidRDefault="005744B1" w:rsidP="005744B1">
      <w:pPr>
        <w:pStyle w:val="Odstavekseznama"/>
        <w:numPr>
          <w:ilvl w:val="0"/>
          <w:numId w:val="5"/>
        </w:numPr>
        <w:spacing w:line="0" w:lineRule="atLeast"/>
        <w:rPr>
          <w:rFonts w:cs="Arial"/>
          <w:sz w:val="22"/>
        </w:rPr>
      </w:pPr>
      <w:r w:rsidRPr="00B34B34">
        <w:rPr>
          <w:rFonts w:cs="Arial"/>
          <w:sz w:val="22"/>
        </w:rPr>
        <w:t xml:space="preserve">obrazec </w:t>
      </w:r>
      <w:r w:rsidRPr="00B34B34">
        <w:rPr>
          <w:rFonts w:cs="Arial"/>
          <w:b/>
          <w:bCs/>
          <w:sz w:val="22"/>
        </w:rPr>
        <w:t>»ESPD«</w:t>
      </w:r>
      <w:r w:rsidRPr="00B34B34">
        <w:rPr>
          <w:rFonts w:cs="Arial"/>
          <w:sz w:val="22"/>
        </w:rPr>
        <w:t xml:space="preserve"> (za vse gospodarske subjekte v ponudbi);</w:t>
      </w:r>
    </w:p>
    <w:p w14:paraId="46827873" w14:textId="77777777" w:rsidR="005744B1" w:rsidRPr="00B34B34" w:rsidRDefault="005744B1" w:rsidP="005744B1">
      <w:pPr>
        <w:pStyle w:val="Odstavekseznama"/>
        <w:numPr>
          <w:ilvl w:val="0"/>
          <w:numId w:val="5"/>
        </w:numPr>
        <w:spacing w:line="0" w:lineRule="atLeast"/>
        <w:rPr>
          <w:rFonts w:cs="Arial"/>
          <w:sz w:val="22"/>
        </w:rPr>
      </w:pPr>
      <w:r w:rsidRPr="00B34B34">
        <w:rPr>
          <w:rFonts w:cs="Arial"/>
          <w:sz w:val="22"/>
        </w:rPr>
        <w:t xml:space="preserve">obrazec </w:t>
      </w:r>
      <w:r w:rsidRPr="00B34B34">
        <w:rPr>
          <w:rFonts w:cs="Arial"/>
          <w:b/>
          <w:bCs/>
          <w:sz w:val="22"/>
        </w:rPr>
        <w:t>»Ponudba«;</w:t>
      </w:r>
    </w:p>
    <w:p w14:paraId="1653B44A" w14:textId="77777777" w:rsidR="005744B1" w:rsidRPr="00B34B34" w:rsidRDefault="005744B1" w:rsidP="005744B1">
      <w:pPr>
        <w:pStyle w:val="Odstavekseznama"/>
        <w:numPr>
          <w:ilvl w:val="0"/>
          <w:numId w:val="5"/>
        </w:numPr>
        <w:spacing w:line="0" w:lineRule="atLeast"/>
        <w:rPr>
          <w:rFonts w:cs="Arial"/>
          <w:sz w:val="22"/>
        </w:rPr>
      </w:pPr>
      <w:r w:rsidRPr="00B34B34">
        <w:rPr>
          <w:rFonts w:cs="Arial"/>
          <w:sz w:val="22"/>
        </w:rPr>
        <w:t>obrazec</w:t>
      </w:r>
      <w:r w:rsidRPr="00B34B34">
        <w:rPr>
          <w:rFonts w:cs="Arial"/>
          <w:b/>
          <w:bCs/>
          <w:sz w:val="22"/>
        </w:rPr>
        <w:t xml:space="preserve"> »Podatki in izjava podizvajalca </w:t>
      </w:r>
      <w:r w:rsidRPr="00B34B34">
        <w:rPr>
          <w:rFonts w:cs="Arial"/>
          <w:sz w:val="22"/>
        </w:rPr>
        <w:t>(v primeru, če ponudnik nastopa s podizvajalcem);</w:t>
      </w:r>
    </w:p>
    <w:p w14:paraId="7155224A" w14:textId="684B5C75" w:rsidR="00D422CA" w:rsidRPr="009829E3" w:rsidRDefault="005744B1" w:rsidP="00C607D4">
      <w:pPr>
        <w:pStyle w:val="Odstavekseznama"/>
        <w:numPr>
          <w:ilvl w:val="0"/>
          <w:numId w:val="5"/>
        </w:numPr>
        <w:spacing w:line="0" w:lineRule="atLeast"/>
        <w:rPr>
          <w:rFonts w:cs="Arial"/>
          <w:sz w:val="22"/>
        </w:rPr>
      </w:pPr>
      <w:r w:rsidRPr="009829E3">
        <w:rPr>
          <w:rFonts w:cs="Arial"/>
          <w:sz w:val="22"/>
        </w:rPr>
        <w:t>obrazec</w:t>
      </w:r>
      <w:r w:rsidRPr="009829E3">
        <w:rPr>
          <w:rFonts w:cs="Arial"/>
          <w:b/>
          <w:bCs/>
          <w:sz w:val="22"/>
        </w:rPr>
        <w:t xml:space="preserve"> BON-2 ali potrdila vseh poslovnih bank</w:t>
      </w:r>
      <w:r w:rsidRPr="009829E3">
        <w:rPr>
          <w:rFonts w:cs="Arial"/>
          <w:sz w:val="22"/>
        </w:rPr>
        <w:t>, pri katerih imajo ponudniki/partnerji odprte poslovne račune</w:t>
      </w:r>
      <w:r w:rsidR="00185189" w:rsidRPr="009829E3">
        <w:rPr>
          <w:rFonts w:cs="Arial"/>
          <w:sz w:val="22"/>
        </w:rPr>
        <w:t>,</w:t>
      </w:r>
    </w:p>
    <w:p w14:paraId="25A0D6BF" w14:textId="1AA97B1B" w:rsidR="007C14B4" w:rsidRPr="009829E3" w:rsidRDefault="007C14B4" w:rsidP="007C14B4">
      <w:pPr>
        <w:pStyle w:val="Odstavekseznama"/>
        <w:numPr>
          <w:ilvl w:val="0"/>
          <w:numId w:val="5"/>
        </w:numPr>
        <w:spacing w:line="0" w:lineRule="atLeast"/>
        <w:rPr>
          <w:rFonts w:cs="Arial"/>
          <w:sz w:val="22"/>
        </w:rPr>
      </w:pPr>
      <w:r w:rsidRPr="009829E3">
        <w:rPr>
          <w:rFonts w:cs="Arial"/>
          <w:sz w:val="22"/>
        </w:rPr>
        <w:t>obrazec »</w:t>
      </w:r>
      <w:r w:rsidRPr="009829E3">
        <w:rPr>
          <w:rFonts w:cs="Arial"/>
          <w:b/>
          <w:bCs/>
          <w:sz w:val="22"/>
        </w:rPr>
        <w:t>Izjava o lastniški strukturi gospodarskega subjekta«</w:t>
      </w:r>
      <w:r w:rsidRPr="009829E3">
        <w:rPr>
          <w:rFonts w:cs="Arial"/>
          <w:sz w:val="22"/>
        </w:rPr>
        <w:t xml:space="preserve"> ter</w:t>
      </w:r>
    </w:p>
    <w:p w14:paraId="317ED8AD" w14:textId="6517A9A7" w:rsidR="00AC1900" w:rsidRPr="009829E3" w:rsidRDefault="00B970D9" w:rsidP="00C607D4">
      <w:pPr>
        <w:pStyle w:val="Odstavekseznama"/>
        <w:numPr>
          <w:ilvl w:val="0"/>
          <w:numId w:val="5"/>
        </w:numPr>
        <w:spacing w:line="0" w:lineRule="atLeast"/>
        <w:rPr>
          <w:rFonts w:cs="Arial"/>
          <w:sz w:val="22"/>
        </w:rPr>
      </w:pPr>
      <w:r w:rsidRPr="009829E3">
        <w:rPr>
          <w:rFonts w:cs="Arial"/>
          <w:b/>
          <w:bCs/>
          <w:sz w:val="22"/>
        </w:rPr>
        <w:t>d</w:t>
      </w:r>
      <w:r w:rsidR="00AC1900" w:rsidRPr="009829E3">
        <w:rPr>
          <w:rFonts w:cs="Arial"/>
          <w:b/>
          <w:bCs/>
          <w:sz w:val="22"/>
        </w:rPr>
        <w:t>okazila o izpolnjevanju tehničnih zahtev</w:t>
      </w:r>
      <w:r w:rsidR="00AC1900" w:rsidRPr="009829E3">
        <w:rPr>
          <w:rFonts w:cs="Arial"/>
          <w:sz w:val="22"/>
        </w:rPr>
        <w:t xml:space="preserve"> (kakor je zahtevano v </w:t>
      </w:r>
      <w:r w:rsidR="00D422CA" w:rsidRPr="009829E3">
        <w:rPr>
          <w:rFonts w:cs="Arial"/>
          <w:sz w:val="22"/>
        </w:rPr>
        <w:t>T</w:t>
      </w:r>
      <w:r w:rsidR="00AC1900" w:rsidRPr="009829E3">
        <w:rPr>
          <w:rFonts w:cs="Arial"/>
          <w:sz w:val="22"/>
        </w:rPr>
        <w:t>ehničnih specifikacijah za posamezni sklop)</w:t>
      </w:r>
      <w:r w:rsidR="00D422CA" w:rsidRPr="009829E3">
        <w:rPr>
          <w:rFonts w:cs="Arial"/>
          <w:sz w:val="22"/>
        </w:rPr>
        <w:t>.</w:t>
      </w:r>
    </w:p>
    <w:p w14:paraId="3CF5D0AD" w14:textId="66A7442C" w:rsidR="009A5588" w:rsidRPr="00B34B34" w:rsidRDefault="009A5588" w:rsidP="009A5588">
      <w:pPr>
        <w:rPr>
          <w:rFonts w:cs="Arial"/>
          <w:sz w:val="22"/>
        </w:rPr>
      </w:pPr>
      <w:r w:rsidRPr="00B34B34">
        <w:rPr>
          <w:rFonts w:cs="Arial"/>
          <w:sz w:val="22"/>
        </w:rPr>
        <w:t xml:space="preserve">Ponudnik v ponudbi priloži le dokumente, ki so navedeni v tej točki. </w:t>
      </w:r>
      <w:r w:rsidR="00AB664D" w:rsidRPr="00B34B34">
        <w:rPr>
          <w:rFonts w:cs="Arial"/>
          <w:sz w:val="22"/>
        </w:rPr>
        <w:t>Po pregledu ponudb bo naročnik najugodnejšega ponudnika pozval k predložitvi</w:t>
      </w:r>
      <w:r w:rsidR="00501F03" w:rsidRPr="00B34B34">
        <w:rPr>
          <w:rFonts w:cs="Arial"/>
          <w:sz w:val="22"/>
        </w:rPr>
        <w:t xml:space="preserve"> ostalih</w:t>
      </w:r>
      <w:r w:rsidR="00AB664D" w:rsidRPr="00B34B34">
        <w:rPr>
          <w:rFonts w:cs="Arial"/>
          <w:sz w:val="22"/>
        </w:rPr>
        <w:t xml:space="preserve"> dokazil, </w:t>
      </w:r>
      <w:r w:rsidRPr="00B34B34">
        <w:rPr>
          <w:rFonts w:cs="Arial"/>
          <w:sz w:val="22"/>
        </w:rPr>
        <w:t>kot je navedeno za posameznim zahtevanim pogojem</w:t>
      </w:r>
      <w:r w:rsidR="00635BA0" w:rsidRPr="00B34B34">
        <w:rPr>
          <w:rFonts w:cs="Arial"/>
          <w:sz w:val="22"/>
        </w:rPr>
        <w:t xml:space="preserve"> oziroma razlogom za izključitev</w:t>
      </w:r>
      <w:r w:rsidRPr="00B34B34">
        <w:rPr>
          <w:rFonts w:cs="Arial"/>
          <w:sz w:val="22"/>
        </w:rPr>
        <w:t>.</w:t>
      </w:r>
    </w:p>
    <w:p w14:paraId="3D53423B" w14:textId="77777777" w:rsidR="00AE082E" w:rsidRPr="00B34B34" w:rsidRDefault="00AE082E" w:rsidP="00D61EA1">
      <w:pPr>
        <w:rPr>
          <w:rFonts w:cs="Arial"/>
          <w:i/>
          <w:sz w:val="22"/>
          <w:highlight w:val="yellow"/>
        </w:rPr>
      </w:pPr>
    </w:p>
    <w:p w14:paraId="3E20B2EA" w14:textId="6048E9FD" w:rsidR="00120550" w:rsidRPr="00B34B34" w:rsidRDefault="000317C4" w:rsidP="00D61EA1">
      <w:pPr>
        <w:rPr>
          <w:rFonts w:cs="Arial"/>
          <w:sz w:val="22"/>
        </w:rPr>
      </w:pPr>
      <w:bookmarkStart w:id="181" w:name="_Hlk515611345"/>
      <w:r w:rsidRPr="00B34B34">
        <w:rPr>
          <w:rFonts w:cs="Arial"/>
          <w:sz w:val="22"/>
        </w:rPr>
        <w:t>I</w:t>
      </w:r>
      <w:r w:rsidR="00120550" w:rsidRPr="00B34B34">
        <w:rPr>
          <w:rFonts w:cs="Arial"/>
          <w:sz w:val="22"/>
        </w:rPr>
        <w:t>zbrani ponudnik</w:t>
      </w:r>
      <w:r w:rsidR="00481C92" w:rsidRPr="00B34B34">
        <w:rPr>
          <w:rFonts w:cs="Arial"/>
          <w:sz w:val="22"/>
        </w:rPr>
        <w:t xml:space="preserve"> po posameznem sklopu </w:t>
      </w:r>
      <w:r w:rsidR="00120550" w:rsidRPr="00B34B34">
        <w:rPr>
          <w:rFonts w:cs="Arial"/>
          <w:sz w:val="22"/>
        </w:rPr>
        <w:t>v postopku javnega naročanja ali pri izvajanju javnega naročila</w:t>
      </w:r>
      <w:r w:rsidRPr="00B34B34">
        <w:rPr>
          <w:rFonts w:cs="Arial"/>
          <w:sz w:val="22"/>
        </w:rPr>
        <w:t>, bo moral skupaj s podpisanimi</w:t>
      </w:r>
      <w:r w:rsidR="008B1E4A" w:rsidRPr="00B34B34">
        <w:rPr>
          <w:rFonts w:cs="Arial"/>
          <w:sz w:val="22"/>
        </w:rPr>
        <w:t xml:space="preserve"> okvirnega sporazuma </w:t>
      </w:r>
      <w:r w:rsidR="00481C92" w:rsidRPr="00B34B34">
        <w:rPr>
          <w:rFonts w:cs="Arial"/>
          <w:sz w:val="22"/>
        </w:rPr>
        <w:t>po posameznem sklopu</w:t>
      </w:r>
      <w:r w:rsidRPr="00B34B34">
        <w:rPr>
          <w:rFonts w:cs="Arial"/>
          <w:sz w:val="22"/>
        </w:rPr>
        <w:t>, posredovati naročniku podatke o:</w:t>
      </w:r>
    </w:p>
    <w:p w14:paraId="0BE95CCD" w14:textId="77777777" w:rsidR="00B95EC1" w:rsidRPr="00B34B34" w:rsidRDefault="00B95EC1" w:rsidP="00D61EA1">
      <w:pPr>
        <w:rPr>
          <w:rFonts w:cs="Arial"/>
          <w:sz w:val="22"/>
        </w:rPr>
      </w:pPr>
    </w:p>
    <w:p w14:paraId="077CA0EA" w14:textId="77777777" w:rsidR="00120550" w:rsidRPr="00B34B34" w:rsidRDefault="00D65E97" w:rsidP="004441CF">
      <w:pPr>
        <w:pStyle w:val="Odstavekseznama"/>
        <w:numPr>
          <w:ilvl w:val="0"/>
          <w:numId w:val="6"/>
        </w:numPr>
        <w:rPr>
          <w:rFonts w:cs="Arial"/>
          <w:sz w:val="22"/>
        </w:rPr>
      </w:pPr>
      <w:r w:rsidRPr="00B34B34">
        <w:rPr>
          <w:rFonts w:cs="Arial"/>
          <w:sz w:val="22"/>
        </w:rPr>
        <w:t xml:space="preserve">svojih ustanoviteljih, družbenikih, </w:t>
      </w:r>
      <w:r w:rsidR="0008140E" w:rsidRPr="00B34B34">
        <w:rPr>
          <w:rFonts w:cs="Arial"/>
          <w:sz w:val="22"/>
        </w:rPr>
        <w:t>vključno s tihimi družbeniki,</w:t>
      </w:r>
      <w:r w:rsidR="00795396" w:rsidRPr="00B34B34">
        <w:rPr>
          <w:rFonts w:cs="Arial"/>
          <w:sz w:val="22"/>
        </w:rPr>
        <w:t xml:space="preserve"> </w:t>
      </w:r>
      <w:r w:rsidR="007D690C" w:rsidRPr="00B34B34">
        <w:rPr>
          <w:rFonts w:cs="Arial"/>
          <w:sz w:val="22"/>
        </w:rPr>
        <w:t xml:space="preserve">delničarjih, </w:t>
      </w:r>
      <w:proofErr w:type="spellStart"/>
      <w:r w:rsidR="007D690C" w:rsidRPr="00B34B34">
        <w:rPr>
          <w:rFonts w:cs="Arial"/>
          <w:sz w:val="22"/>
        </w:rPr>
        <w:t>komanditi</w:t>
      </w:r>
      <w:r w:rsidRPr="00B34B34">
        <w:rPr>
          <w:rFonts w:cs="Arial"/>
          <w:sz w:val="22"/>
        </w:rPr>
        <w:t>stih</w:t>
      </w:r>
      <w:proofErr w:type="spellEnd"/>
      <w:r w:rsidRPr="00B34B34">
        <w:rPr>
          <w:rFonts w:cs="Arial"/>
          <w:sz w:val="22"/>
        </w:rPr>
        <w:t xml:space="preserve"> ali drugih lastnikih in podatke o lastniških deležih navedenih oseb,</w:t>
      </w:r>
    </w:p>
    <w:p w14:paraId="5335E5AE" w14:textId="77777777" w:rsidR="00D65E97" w:rsidRPr="00B34B34" w:rsidRDefault="00D65E97" w:rsidP="004441CF">
      <w:pPr>
        <w:pStyle w:val="Odstavekseznama"/>
        <w:numPr>
          <w:ilvl w:val="0"/>
          <w:numId w:val="6"/>
        </w:numPr>
        <w:rPr>
          <w:rFonts w:cs="Arial"/>
          <w:sz w:val="22"/>
        </w:rPr>
      </w:pPr>
      <w:r w:rsidRPr="00B34B34">
        <w:rPr>
          <w:rFonts w:cs="Arial"/>
          <w:sz w:val="22"/>
        </w:rPr>
        <w:t>gospodarskih subjektih, za katere se glede na določbe zakona, ki ureja gospodarske družbe, šteje, da so z njim povezane družbe.</w:t>
      </w:r>
    </w:p>
    <w:bookmarkEnd w:id="181"/>
    <w:p w14:paraId="34511221" w14:textId="235D9B32" w:rsidR="00462D6C" w:rsidRPr="00B34B34" w:rsidRDefault="00D65E97" w:rsidP="00462D6C">
      <w:pPr>
        <w:rPr>
          <w:rFonts w:cs="Arial"/>
          <w:sz w:val="22"/>
        </w:rPr>
      </w:pPr>
      <w:r w:rsidRPr="00B34B34">
        <w:rPr>
          <w:rFonts w:cs="Arial"/>
          <w:sz w:val="22"/>
        </w:rPr>
        <w:t>Ponudnik, ki odda ponudbo</w:t>
      </w:r>
      <w:r w:rsidR="00AB6A80" w:rsidRPr="00B34B34">
        <w:rPr>
          <w:rFonts w:cs="Arial"/>
          <w:sz w:val="22"/>
        </w:rPr>
        <w:t>,</w:t>
      </w:r>
      <w:r w:rsidR="000202A9" w:rsidRPr="00B34B34">
        <w:rPr>
          <w:rFonts w:cs="Arial"/>
          <w:sz w:val="22"/>
        </w:rPr>
        <w:t xml:space="preserve"> že s samo </w:t>
      </w:r>
      <w:r w:rsidR="00A47EA8" w:rsidRPr="00B34B34">
        <w:rPr>
          <w:rFonts w:cs="Arial"/>
          <w:sz w:val="22"/>
        </w:rPr>
        <w:t xml:space="preserve">oddajo </w:t>
      </w:r>
      <w:r w:rsidR="000202A9" w:rsidRPr="00B34B34">
        <w:rPr>
          <w:rFonts w:cs="Arial"/>
          <w:sz w:val="22"/>
        </w:rPr>
        <w:t>le – te,</w:t>
      </w:r>
      <w:r w:rsidRPr="00B34B34">
        <w:rPr>
          <w:rFonts w:cs="Arial"/>
          <w:sz w:val="22"/>
        </w:rPr>
        <w:t xml:space="preserve"> pod kazen</w:t>
      </w:r>
      <w:r w:rsidR="00AB6A80" w:rsidRPr="00B34B34">
        <w:rPr>
          <w:rFonts w:cs="Arial"/>
          <w:sz w:val="22"/>
        </w:rPr>
        <w:t>sko in materialno odgovornostjo</w:t>
      </w:r>
      <w:r w:rsidRPr="00B34B34">
        <w:rPr>
          <w:rFonts w:cs="Arial"/>
          <w:sz w:val="22"/>
        </w:rPr>
        <w:t xml:space="preserve"> jamči, da so vsi podatki in dokumenti, podani v ponudbi, resnični</w:t>
      </w:r>
      <w:r w:rsidR="00AB6A80" w:rsidRPr="00B34B34">
        <w:rPr>
          <w:rFonts w:cs="Arial"/>
          <w:sz w:val="22"/>
        </w:rPr>
        <w:t>,</w:t>
      </w:r>
      <w:r w:rsidRPr="00B34B34">
        <w:rPr>
          <w:rFonts w:cs="Arial"/>
          <w:sz w:val="22"/>
        </w:rPr>
        <w:t xml:space="preserve"> in da </w:t>
      </w:r>
      <w:r w:rsidR="002A267D" w:rsidRPr="00B34B34">
        <w:rPr>
          <w:rFonts w:cs="Arial"/>
          <w:sz w:val="22"/>
        </w:rPr>
        <w:t xml:space="preserve">priložena </w:t>
      </w:r>
      <w:r w:rsidR="002A267D" w:rsidRPr="00B34B34">
        <w:rPr>
          <w:rFonts w:cs="Arial"/>
          <w:sz w:val="22"/>
        </w:rPr>
        <w:lastRenderedPageBreak/>
        <w:t>dokumentacija ustreza</w:t>
      </w:r>
      <w:r w:rsidRPr="00B34B34">
        <w:rPr>
          <w:rFonts w:cs="Arial"/>
          <w:sz w:val="22"/>
        </w:rPr>
        <w:t xml:space="preserve"> </w:t>
      </w:r>
      <w:r w:rsidR="00821971" w:rsidRPr="00B34B34">
        <w:rPr>
          <w:rFonts w:cs="Arial"/>
          <w:sz w:val="22"/>
        </w:rPr>
        <w:t>originalu</w:t>
      </w:r>
      <w:r w:rsidRPr="00B34B34">
        <w:rPr>
          <w:rFonts w:cs="Arial"/>
          <w:sz w:val="22"/>
        </w:rPr>
        <w:t xml:space="preserve">. V nasprotnem primeru ponudnik naročniku </w:t>
      </w:r>
      <w:r w:rsidR="0067420D" w:rsidRPr="00B34B34">
        <w:rPr>
          <w:rFonts w:cs="Arial"/>
          <w:sz w:val="22"/>
        </w:rPr>
        <w:t>odgovarja za vso škodo, ki mu</w:t>
      </w:r>
      <w:r w:rsidR="00795396" w:rsidRPr="00B34B34">
        <w:rPr>
          <w:rFonts w:cs="Arial"/>
          <w:sz w:val="22"/>
        </w:rPr>
        <w:t xml:space="preserve"> </w:t>
      </w:r>
      <w:r w:rsidRPr="00B34B34">
        <w:rPr>
          <w:rFonts w:cs="Arial"/>
          <w:sz w:val="22"/>
        </w:rPr>
        <w:t>je nastala.</w:t>
      </w:r>
      <w:r w:rsidR="002203A9" w:rsidRPr="00B34B34">
        <w:rPr>
          <w:rFonts w:cs="Arial"/>
          <w:sz w:val="22"/>
        </w:rPr>
        <w:t xml:space="preserve"> </w:t>
      </w:r>
      <w:r w:rsidR="00462D6C" w:rsidRPr="00B34B34">
        <w:rPr>
          <w:rFonts w:cs="Arial"/>
          <w:sz w:val="22"/>
        </w:rPr>
        <w:t>P</w:t>
      </w:r>
      <w:r w:rsidR="00BB29FF" w:rsidRPr="00B34B34">
        <w:rPr>
          <w:rFonts w:cs="Arial"/>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B34B34" w:rsidRDefault="00462D6C" w:rsidP="00462D6C">
      <w:pPr>
        <w:rPr>
          <w:rFonts w:cs="Arial"/>
          <w:sz w:val="22"/>
        </w:rPr>
      </w:pPr>
    </w:p>
    <w:p w14:paraId="2490D46E" w14:textId="77777777" w:rsidR="006C341B" w:rsidRPr="00B34B34" w:rsidRDefault="006C341B" w:rsidP="006C341B">
      <w:pPr>
        <w:pStyle w:val="Pripombabesedilo"/>
        <w:rPr>
          <w:rFonts w:cs="Arial"/>
          <w:sz w:val="22"/>
          <w:szCs w:val="22"/>
        </w:rPr>
      </w:pPr>
      <w:r w:rsidRPr="00B34B34">
        <w:rPr>
          <w:rFonts w:cs="Arial"/>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B34B34" w:rsidRDefault="006324A3" w:rsidP="00754CD0">
      <w:pPr>
        <w:pStyle w:val="Naslov3"/>
        <w:ind w:left="426"/>
        <w:rPr>
          <w:rFonts w:ascii="Arial" w:hAnsi="Arial" w:cs="Arial"/>
          <w:i w:val="0"/>
          <w:iCs/>
          <w:sz w:val="22"/>
          <w:szCs w:val="22"/>
        </w:rPr>
      </w:pPr>
      <w:bookmarkStart w:id="182" w:name="_Toc464638557"/>
      <w:bookmarkStart w:id="183" w:name="_Toc464638559"/>
      <w:bookmarkStart w:id="184" w:name="_Toc336851749"/>
      <w:bookmarkStart w:id="185" w:name="_Toc336851797"/>
      <w:bookmarkStart w:id="186" w:name="_Toc148082505"/>
      <w:bookmarkStart w:id="187" w:name="_Toc336851748"/>
      <w:bookmarkStart w:id="188" w:name="_Toc336851796"/>
      <w:bookmarkEnd w:id="182"/>
      <w:bookmarkEnd w:id="183"/>
      <w:r w:rsidRPr="00B34B34">
        <w:rPr>
          <w:rFonts w:ascii="Arial" w:hAnsi="Arial" w:cs="Arial"/>
          <w:i w:val="0"/>
          <w:iCs/>
          <w:sz w:val="22"/>
          <w:szCs w:val="22"/>
        </w:rPr>
        <w:t>Obrazec »</w:t>
      </w:r>
      <w:bookmarkEnd w:id="184"/>
      <w:bookmarkEnd w:id="185"/>
      <w:r w:rsidR="00974AB6" w:rsidRPr="00B34B34">
        <w:rPr>
          <w:rFonts w:ascii="Arial" w:hAnsi="Arial" w:cs="Arial"/>
          <w:i w:val="0"/>
          <w:iCs/>
          <w:sz w:val="22"/>
          <w:szCs w:val="22"/>
        </w:rPr>
        <w:t>ESPD</w:t>
      </w:r>
      <w:r w:rsidRPr="00B34B34">
        <w:rPr>
          <w:rFonts w:ascii="Arial" w:hAnsi="Arial" w:cs="Arial"/>
          <w:i w:val="0"/>
          <w:iCs/>
          <w:sz w:val="22"/>
          <w:szCs w:val="22"/>
        </w:rPr>
        <w:t>«</w:t>
      </w:r>
      <w:r w:rsidR="00974AB6" w:rsidRPr="00B34B34">
        <w:rPr>
          <w:rFonts w:ascii="Arial" w:hAnsi="Arial" w:cs="Arial"/>
          <w:i w:val="0"/>
          <w:iCs/>
          <w:sz w:val="22"/>
          <w:szCs w:val="22"/>
        </w:rPr>
        <w:t xml:space="preserve"> za vse gospodarske subjekte</w:t>
      </w:r>
      <w:bookmarkEnd w:id="186"/>
    </w:p>
    <w:p w14:paraId="208DF473" w14:textId="77777777" w:rsidR="003A4F33" w:rsidRPr="00B34B34" w:rsidRDefault="003A4F33" w:rsidP="003A4F33">
      <w:pPr>
        <w:rPr>
          <w:rFonts w:cs="Arial"/>
          <w:sz w:val="22"/>
        </w:rPr>
      </w:pPr>
      <w:r w:rsidRPr="00B34B34">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B34B34" w:rsidRDefault="003A4F33" w:rsidP="003A4F33">
      <w:pPr>
        <w:rPr>
          <w:rFonts w:cs="Arial"/>
          <w:sz w:val="22"/>
        </w:rPr>
      </w:pPr>
    </w:p>
    <w:p w14:paraId="52D1AAB4" w14:textId="77777777" w:rsidR="003A4F33" w:rsidRPr="00B34B34" w:rsidRDefault="003A4F33" w:rsidP="003A4F33">
      <w:pPr>
        <w:rPr>
          <w:rFonts w:cs="Arial"/>
          <w:sz w:val="22"/>
          <w:lang w:eastAsia="sl-SI"/>
        </w:rPr>
      </w:pPr>
      <w:r w:rsidRPr="00B34B34">
        <w:rPr>
          <w:rFonts w:cs="Arial"/>
          <w:sz w:val="22"/>
          <w:lang w:eastAsia="sl-SI"/>
        </w:rPr>
        <w:t>Navedbe v ESPD in/ali dokazila, ki ji predloži gospodarski subjekt, morajo biti veljavni.</w:t>
      </w:r>
    </w:p>
    <w:p w14:paraId="508E8D10" w14:textId="77777777" w:rsidR="003A4F33" w:rsidRPr="00B34B34" w:rsidRDefault="003A4F33" w:rsidP="003A4F33">
      <w:pPr>
        <w:rPr>
          <w:rFonts w:cs="Arial"/>
          <w:sz w:val="22"/>
          <w:lang w:eastAsia="sl-SI"/>
        </w:rPr>
      </w:pPr>
    </w:p>
    <w:p w14:paraId="07C683AB" w14:textId="3D398994" w:rsidR="003A4F33" w:rsidRPr="00B34B34" w:rsidRDefault="003A4F33" w:rsidP="003A4F33">
      <w:pPr>
        <w:rPr>
          <w:rFonts w:cs="Arial"/>
          <w:sz w:val="22"/>
        </w:rPr>
      </w:pPr>
      <w:r w:rsidRPr="00B34B34">
        <w:rPr>
          <w:rFonts w:cs="Arial"/>
          <w:sz w:val="22"/>
        </w:rPr>
        <w:t xml:space="preserve">Gospodarski subjekt naročnikov obrazec ESPD (datoteka XML) uvozi na spletni strani portala javnih naročil/ESPD: </w:t>
      </w:r>
      <w:hyperlink r:id="rId16" w:history="1">
        <w:r w:rsidRPr="00B34B34">
          <w:rPr>
            <w:rStyle w:val="Hiperpovezava"/>
            <w:rFonts w:cs="Arial"/>
            <w:sz w:val="22"/>
          </w:rPr>
          <w:t>http://www.enarocanje.si/_ESPD/</w:t>
        </w:r>
      </w:hyperlink>
      <w:r w:rsidRPr="00B34B34">
        <w:rPr>
          <w:rFonts w:cs="Arial"/>
          <w:sz w:val="22"/>
        </w:rPr>
        <w:t xml:space="preserve"> in v njega neposredno vnese zahtevane podatke.</w:t>
      </w:r>
    </w:p>
    <w:p w14:paraId="65B5FD54" w14:textId="77777777" w:rsidR="003A4F33" w:rsidRPr="00B34B34" w:rsidRDefault="003A4F33" w:rsidP="003A4F33">
      <w:pPr>
        <w:rPr>
          <w:rFonts w:cs="Arial"/>
          <w:color w:val="FF0000"/>
          <w:sz w:val="22"/>
        </w:rPr>
      </w:pPr>
    </w:p>
    <w:p w14:paraId="11C460ED" w14:textId="77777777" w:rsidR="003A4F33" w:rsidRPr="00B34B34" w:rsidRDefault="003A4F33" w:rsidP="003A4F33">
      <w:pPr>
        <w:rPr>
          <w:rFonts w:cs="Arial"/>
          <w:sz w:val="22"/>
        </w:rPr>
      </w:pPr>
      <w:r w:rsidRPr="00B34B34">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B34B34" w:rsidRDefault="003A4F33" w:rsidP="003A4F33">
      <w:pPr>
        <w:rPr>
          <w:rFonts w:cs="Arial"/>
          <w:sz w:val="22"/>
        </w:rPr>
      </w:pPr>
    </w:p>
    <w:p w14:paraId="32A3AB48" w14:textId="77777777" w:rsidR="003A4F33" w:rsidRPr="00B34B34" w:rsidRDefault="003A4F33" w:rsidP="003A4F33">
      <w:pPr>
        <w:rPr>
          <w:rFonts w:cs="Arial"/>
          <w:sz w:val="22"/>
        </w:rPr>
      </w:pPr>
      <w:bookmarkStart w:id="189" w:name="_Hlk511905322"/>
      <w:r w:rsidRPr="00B34B34">
        <w:rPr>
          <w:rFonts w:cs="Arial"/>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0" w:name="_Hlk531606225"/>
      <w:r w:rsidRPr="00B34B34">
        <w:rPr>
          <w:rFonts w:cs="Arial"/>
          <w:sz w:val="22"/>
        </w:rPr>
        <w:t>pri čemer se v slednjem primeru v skladu Splošnimi pogoji uporabe sistema e-JN šteje, da je oddan pravno zavezujoč dokument, ki ima enako veljavnost kot podpisan</w:t>
      </w:r>
      <w:bookmarkEnd w:id="190"/>
      <w:r w:rsidRPr="00B34B34">
        <w:rPr>
          <w:rFonts w:cs="Arial"/>
          <w:sz w:val="22"/>
        </w:rPr>
        <w:t xml:space="preserve">. </w:t>
      </w:r>
    </w:p>
    <w:bookmarkEnd w:id="189"/>
    <w:p w14:paraId="4BEEB6DB" w14:textId="77777777" w:rsidR="003A4F33" w:rsidRPr="00B34B34" w:rsidRDefault="003A4F33" w:rsidP="003A4F33">
      <w:pPr>
        <w:rPr>
          <w:rFonts w:cs="Arial"/>
          <w:sz w:val="22"/>
        </w:rPr>
      </w:pPr>
    </w:p>
    <w:p w14:paraId="4DA65273" w14:textId="1FE9D743" w:rsidR="002A267D" w:rsidRPr="00B34B34" w:rsidRDefault="003A4F33" w:rsidP="003A4F33">
      <w:pPr>
        <w:rPr>
          <w:rFonts w:cs="Arial"/>
          <w:sz w:val="22"/>
        </w:rPr>
      </w:pPr>
      <w:r w:rsidRPr="00B34B34">
        <w:rPr>
          <w:rFonts w:cs="Arial"/>
          <w:sz w:val="22"/>
        </w:rPr>
        <w:t xml:space="preserve">Za ostale sodelujoče ponudnik v razdelek »Sodelujoči«, del »ESPD – ostali sodelujoči« priloži podpisane ESPD v </w:t>
      </w:r>
      <w:proofErr w:type="spellStart"/>
      <w:r w:rsidRPr="00B34B34">
        <w:rPr>
          <w:rFonts w:cs="Arial"/>
          <w:sz w:val="22"/>
        </w:rPr>
        <w:t>pdf</w:t>
      </w:r>
      <w:proofErr w:type="spellEnd"/>
      <w:r w:rsidRPr="00B34B34">
        <w:rPr>
          <w:rFonts w:cs="Arial"/>
          <w:sz w:val="22"/>
        </w:rPr>
        <w:t>. obliki, ali v elektronski obliki podpisan xml.</w:t>
      </w:r>
    </w:p>
    <w:p w14:paraId="32B7B341" w14:textId="3DD9671A" w:rsidR="008A1381" w:rsidRPr="00B34B34" w:rsidRDefault="005B21B7" w:rsidP="00754CD0">
      <w:pPr>
        <w:pStyle w:val="Naslov3"/>
        <w:ind w:left="284"/>
        <w:rPr>
          <w:rFonts w:ascii="Arial" w:hAnsi="Arial" w:cs="Arial"/>
          <w:i w:val="0"/>
          <w:iCs/>
          <w:sz w:val="22"/>
          <w:szCs w:val="22"/>
        </w:rPr>
      </w:pPr>
      <w:bookmarkStart w:id="191" w:name="_Toc466382905"/>
      <w:bookmarkStart w:id="192" w:name="_Toc466382906"/>
      <w:bookmarkStart w:id="193" w:name="_Toc148082506"/>
      <w:bookmarkEnd w:id="191"/>
      <w:bookmarkEnd w:id="192"/>
      <w:r w:rsidRPr="00B34B34">
        <w:rPr>
          <w:rFonts w:ascii="Arial" w:hAnsi="Arial" w:cs="Arial"/>
          <w:i w:val="0"/>
          <w:iCs/>
          <w:sz w:val="22"/>
          <w:szCs w:val="22"/>
        </w:rPr>
        <w:t>Ponudbeni predračun</w:t>
      </w:r>
      <w:bookmarkEnd w:id="193"/>
    </w:p>
    <w:p w14:paraId="24007968" w14:textId="576E4D82" w:rsidR="000A0765" w:rsidRPr="00B34B34" w:rsidRDefault="000A0765" w:rsidP="000A0765">
      <w:pPr>
        <w:spacing w:line="0" w:lineRule="atLeast"/>
        <w:rPr>
          <w:rFonts w:cs="Arial"/>
          <w:sz w:val="22"/>
        </w:rPr>
      </w:pPr>
      <w:r w:rsidRPr="00B34B34">
        <w:rPr>
          <w:rFonts w:cs="Arial"/>
          <w:sz w:val="22"/>
        </w:rPr>
        <w:t xml:space="preserve">Ponudbene vrednosti (vrednosti na enoto brez DDV) v ponudbi morajo biti izražene v evrih (EUR) in morajo vključevati vse elemente, iz katerih so sestavljene, davke in morebitne popuste, ter tudi stroške prevoza artiklov </w:t>
      </w:r>
      <w:proofErr w:type="spellStart"/>
      <w:r w:rsidRPr="00B34B34">
        <w:rPr>
          <w:rFonts w:cs="Arial"/>
          <w:sz w:val="22"/>
        </w:rPr>
        <w:t>fco</w:t>
      </w:r>
      <w:proofErr w:type="spellEnd"/>
      <w:r w:rsidRPr="00B34B34">
        <w:rPr>
          <w:rFonts w:cs="Arial"/>
          <w:sz w:val="22"/>
        </w:rPr>
        <w:t xml:space="preserve"> skladišče naročnika – razloženo. </w:t>
      </w:r>
    </w:p>
    <w:p w14:paraId="5BE5F8E8" w14:textId="77777777" w:rsidR="000A0765" w:rsidRPr="00B34B34" w:rsidRDefault="000A0765" w:rsidP="000A0765">
      <w:pPr>
        <w:spacing w:line="0" w:lineRule="atLeast"/>
        <w:rPr>
          <w:rFonts w:cs="Arial"/>
          <w:sz w:val="22"/>
        </w:rPr>
      </w:pPr>
    </w:p>
    <w:p w14:paraId="208AD18C" w14:textId="77777777" w:rsidR="000A0765" w:rsidRPr="00B34B34" w:rsidRDefault="000A0765" w:rsidP="000A0765">
      <w:pPr>
        <w:spacing w:line="0" w:lineRule="atLeast"/>
        <w:rPr>
          <w:rFonts w:cs="Arial"/>
          <w:sz w:val="22"/>
        </w:rPr>
      </w:pPr>
      <w:r w:rsidRPr="00B34B34">
        <w:rPr>
          <w:rFonts w:cs="Arial"/>
          <w:sz w:val="22"/>
        </w:rPr>
        <w:t>Ponudnik ne sme spreminjati vsebine obrazca Predračun. V primeru, da bo naročnik pri pregledu in ocenjevanju ponudb odkril očitne računske napake, bo ravnal v skladu s sedmim odstavkom 89. člena ZJN-3.</w:t>
      </w:r>
    </w:p>
    <w:p w14:paraId="0895A59B" w14:textId="77777777" w:rsidR="000A0765" w:rsidRPr="00B34B34" w:rsidRDefault="000A0765" w:rsidP="000A0765">
      <w:pPr>
        <w:spacing w:line="0" w:lineRule="atLeast"/>
        <w:rPr>
          <w:rFonts w:cs="Arial"/>
          <w:sz w:val="22"/>
        </w:rPr>
      </w:pPr>
    </w:p>
    <w:p w14:paraId="6FFED232" w14:textId="6AFC2E0A" w:rsidR="000A0765" w:rsidRPr="00B34B34" w:rsidRDefault="000A0765" w:rsidP="000A0765">
      <w:pPr>
        <w:spacing w:line="0" w:lineRule="atLeast"/>
        <w:rPr>
          <w:rFonts w:cs="Arial"/>
          <w:b/>
          <w:bCs/>
          <w:sz w:val="22"/>
        </w:rPr>
      </w:pPr>
      <w:bookmarkStart w:id="194" w:name="_Toc464638554"/>
      <w:bookmarkEnd w:id="194"/>
      <w:r w:rsidRPr="00B34B34">
        <w:rPr>
          <w:rFonts w:cs="Arial"/>
          <w:b/>
          <w:bCs/>
          <w:sz w:val="22"/>
        </w:rPr>
        <w:t xml:space="preserve">a) Obrazec »Rekapitulacija predračuna« </w:t>
      </w:r>
      <w:r w:rsidR="00DC2AB7" w:rsidRPr="00B34B34">
        <w:rPr>
          <w:rFonts w:cs="Arial"/>
          <w:b/>
          <w:bCs/>
          <w:sz w:val="22"/>
        </w:rPr>
        <w:t>(</w:t>
      </w:r>
      <w:r w:rsidRPr="00B34B34">
        <w:rPr>
          <w:rFonts w:cs="Arial"/>
          <w:b/>
          <w:bCs/>
          <w:sz w:val="22"/>
        </w:rPr>
        <w:t>Word</w:t>
      </w:r>
      <w:r w:rsidR="00DC2AB7" w:rsidRPr="00B34B34">
        <w:rPr>
          <w:rFonts w:cs="Arial"/>
          <w:b/>
          <w:bCs/>
          <w:sz w:val="22"/>
        </w:rPr>
        <w:t>)</w:t>
      </w:r>
    </w:p>
    <w:p w14:paraId="1DD2AC6C" w14:textId="77777777" w:rsidR="000A0765" w:rsidRPr="00B34B34" w:rsidRDefault="000A0765" w:rsidP="000A0765">
      <w:pPr>
        <w:spacing w:line="0" w:lineRule="atLeast"/>
        <w:rPr>
          <w:rFonts w:cs="Arial"/>
          <w:sz w:val="22"/>
        </w:rPr>
      </w:pPr>
    </w:p>
    <w:p w14:paraId="362D6036" w14:textId="5CDFEB1F" w:rsidR="000A0765" w:rsidRPr="00B34B34" w:rsidRDefault="000A0765" w:rsidP="000A0765">
      <w:pPr>
        <w:autoSpaceDE w:val="0"/>
        <w:autoSpaceDN w:val="0"/>
        <w:adjustRightInd w:val="0"/>
        <w:spacing w:line="0" w:lineRule="atLeast"/>
        <w:rPr>
          <w:rFonts w:cs="Arial"/>
          <w:sz w:val="22"/>
        </w:rPr>
      </w:pPr>
      <w:r w:rsidRPr="00B34B34">
        <w:rPr>
          <w:rFonts w:cs="Arial"/>
          <w:sz w:val="22"/>
        </w:rPr>
        <w:t>Ponudnik mora</w:t>
      </w:r>
      <w:r w:rsidR="00B12D30" w:rsidRPr="00B34B34">
        <w:rPr>
          <w:rFonts w:cs="Arial"/>
          <w:sz w:val="22"/>
        </w:rPr>
        <w:t xml:space="preserve"> vpisati v obrazec »Rekapitulacija predračuna«</w:t>
      </w:r>
      <w:r w:rsidR="00DC2AB7" w:rsidRPr="00B34B34">
        <w:rPr>
          <w:rFonts w:cs="Arial"/>
          <w:sz w:val="22"/>
        </w:rPr>
        <w:t xml:space="preserve"> </w:t>
      </w:r>
      <w:r w:rsidR="00B12D30" w:rsidRPr="00B34B34">
        <w:rPr>
          <w:rFonts w:eastAsia="Times New Roman" w:cs="Arial"/>
          <w:b/>
          <w:bCs/>
          <w:sz w:val="22"/>
          <w:lang w:eastAsia="sl-SI"/>
        </w:rPr>
        <w:t xml:space="preserve">skupno ponudbeno vrednost v EUR brez DDV za tisti sklop, na katere se </w:t>
      </w:r>
      <w:r w:rsidR="00DC2AB7" w:rsidRPr="00B34B34">
        <w:rPr>
          <w:rFonts w:eastAsia="Times New Roman" w:cs="Arial"/>
          <w:b/>
          <w:bCs/>
          <w:sz w:val="22"/>
          <w:lang w:eastAsia="sl-SI"/>
        </w:rPr>
        <w:t>prijavlja,</w:t>
      </w:r>
      <w:r w:rsidR="00DC2AB7" w:rsidRPr="00B34B34">
        <w:rPr>
          <w:rFonts w:cs="Arial"/>
          <w:sz w:val="22"/>
        </w:rPr>
        <w:t xml:space="preserve"> in</w:t>
      </w:r>
      <w:r w:rsidRPr="00B34B34">
        <w:rPr>
          <w:rFonts w:cs="Arial"/>
          <w:sz w:val="22"/>
        </w:rPr>
        <w:t xml:space="preserve"> sicer na največ dve decimalni mesti.</w:t>
      </w:r>
    </w:p>
    <w:p w14:paraId="05D0BB35" w14:textId="77777777" w:rsidR="000A0765" w:rsidRPr="00B34B34" w:rsidRDefault="000A0765" w:rsidP="000A0765">
      <w:pPr>
        <w:autoSpaceDE w:val="0"/>
        <w:autoSpaceDN w:val="0"/>
        <w:adjustRightInd w:val="0"/>
        <w:spacing w:line="0" w:lineRule="atLeast"/>
        <w:rPr>
          <w:rFonts w:cs="Arial"/>
          <w:sz w:val="22"/>
        </w:rPr>
      </w:pPr>
    </w:p>
    <w:p w14:paraId="33AA8D96" w14:textId="77777777" w:rsidR="000A0765" w:rsidRPr="00B34B34" w:rsidRDefault="000A0765" w:rsidP="000A0765">
      <w:pPr>
        <w:spacing w:line="0" w:lineRule="atLeast"/>
        <w:rPr>
          <w:rFonts w:cs="Arial"/>
          <w:color w:val="FF0000"/>
          <w:sz w:val="22"/>
        </w:rPr>
      </w:pPr>
      <w:r w:rsidRPr="00B34B34">
        <w:rPr>
          <w:rFonts w:cs="Arial"/>
          <w:b/>
          <w:bCs/>
          <w:sz w:val="22"/>
          <w:lang w:eastAsia="x-none"/>
        </w:rPr>
        <w:t>Ponudnik v informacijskem sistemu e-JN v razdelek »Predračun« naloži izpolnjen obrazec Rekapitulacija predračuna v *.</w:t>
      </w:r>
      <w:proofErr w:type="spellStart"/>
      <w:r w:rsidRPr="00B34B34">
        <w:rPr>
          <w:rFonts w:cs="Arial"/>
          <w:b/>
          <w:bCs/>
          <w:sz w:val="22"/>
          <w:lang w:eastAsia="x-none"/>
        </w:rPr>
        <w:t>pdf</w:t>
      </w:r>
      <w:proofErr w:type="spellEnd"/>
      <w:r w:rsidRPr="00B34B34">
        <w:rPr>
          <w:rFonts w:cs="Arial"/>
          <w:b/>
          <w:bCs/>
          <w:sz w:val="22"/>
          <w:lang w:eastAsia="x-none"/>
        </w:rPr>
        <w:t xml:space="preserve"> datoteki, ki bo dostopen na javnem odpiranju ponudb.</w:t>
      </w:r>
    </w:p>
    <w:p w14:paraId="31068936" w14:textId="77777777" w:rsidR="000A0765" w:rsidRPr="00B34B34" w:rsidRDefault="000A0765" w:rsidP="000A0765">
      <w:pPr>
        <w:spacing w:line="0" w:lineRule="atLeast"/>
        <w:rPr>
          <w:rFonts w:cs="Arial"/>
          <w:color w:val="FF0000"/>
          <w:sz w:val="22"/>
        </w:rPr>
      </w:pPr>
    </w:p>
    <w:p w14:paraId="62CAAEA9" w14:textId="116A3C28" w:rsidR="000A0765" w:rsidRPr="00B34B34" w:rsidRDefault="000A0765" w:rsidP="000A0765">
      <w:pPr>
        <w:spacing w:line="0" w:lineRule="atLeast"/>
        <w:rPr>
          <w:rFonts w:cs="Arial"/>
          <w:b/>
          <w:bCs/>
          <w:sz w:val="22"/>
        </w:rPr>
      </w:pPr>
      <w:r w:rsidRPr="00B34B34">
        <w:rPr>
          <w:rFonts w:cs="Arial"/>
          <w:b/>
          <w:bCs/>
          <w:sz w:val="22"/>
        </w:rPr>
        <w:t xml:space="preserve">b) Obrazec »Predračun« </w:t>
      </w:r>
      <w:r w:rsidR="00DC2AB7" w:rsidRPr="00B34B34">
        <w:rPr>
          <w:rFonts w:cs="Arial"/>
          <w:b/>
          <w:bCs/>
          <w:sz w:val="22"/>
        </w:rPr>
        <w:t>(</w:t>
      </w:r>
      <w:r w:rsidRPr="00B34B34">
        <w:rPr>
          <w:rFonts w:cs="Arial"/>
          <w:b/>
          <w:bCs/>
          <w:sz w:val="22"/>
        </w:rPr>
        <w:t>Excel</w:t>
      </w:r>
      <w:r w:rsidR="00DC2AB7" w:rsidRPr="00B34B34">
        <w:rPr>
          <w:rFonts w:cs="Arial"/>
          <w:b/>
          <w:bCs/>
          <w:sz w:val="22"/>
        </w:rPr>
        <w:t>)</w:t>
      </w:r>
    </w:p>
    <w:p w14:paraId="149B85A1" w14:textId="77777777" w:rsidR="000A0765" w:rsidRPr="00B34B34" w:rsidRDefault="000A0765" w:rsidP="000A0765">
      <w:pPr>
        <w:spacing w:line="0" w:lineRule="atLeast"/>
        <w:rPr>
          <w:rFonts w:cs="Arial"/>
          <w:b/>
          <w:bCs/>
          <w:sz w:val="22"/>
        </w:rPr>
      </w:pPr>
    </w:p>
    <w:p w14:paraId="2D622B1C" w14:textId="50BB134B" w:rsidR="000A0765" w:rsidRPr="00B34B34" w:rsidRDefault="00C573E6" w:rsidP="000A0765">
      <w:pPr>
        <w:spacing w:line="0" w:lineRule="atLeast"/>
        <w:rPr>
          <w:rFonts w:cs="Arial"/>
          <w:sz w:val="22"/>
        </w:rPr>
      </w:pPr>
      <w:r w:rsidRPr="00B34B34">
        <w:rPr>
          <w:rFonts w:cs="Arial"/>
          <w:sz w:val="22"/>
        </w:rPr>
        <w:t xml:space="preserve">Ponudnik v obrazcu </w:t>
      </w:r>
      <w:r w:rsidR="000A0765" w:rsidRPr="00B34B34">
        <w:rPr>
          <w:rFonts w:cs="Arial"/>
          <w:b/>
          <w:bCs/>
          <w:sz w:val="22"/>
        </w:rPr>
        <w:t>»Predračun« (Excel)</w:t>
      </w:r>
      <w:r w:rsidR="00426BA6" w:rsidRPr="00B34B34">
        <w:rPr>
          <w:rFonts w:cs="Arial"/>
          <w:b/>
          <w:bCs/>
          <w:sz w:val="22"/>
        </w:rPr>
        <w:t xml:space="preserve"> obvezno </w:t>
      </w:r>
      <w:r w:rsidRPr="00B34B34">
        <w:rPr>
          <w:rFonts w:cs="Arial"/>
          <w:b/>
          <w:bCs/>
          <w:sz w:val="22"/>
        </w:rPr>
        <w:t xml:space="preserve">vpiše </w:t>
      </w:r>
      <w:r w:rsidR="000A0765" w:rsidRPr="00B34B34">
        <w:rPr>
          <w:rFonts w:cs="Arial"/>
          <w:b/>
          <w:bCs/>
          <w:sz w:val="22"/>
        </w:rPr>
        <w:t xml:space="preserve">ponudbene vrednosti na največ dve decimalni mesti: </w:t>
      </w:r>
      <w:r w:rsidR="000A0765" w:rsidRPr="00B34B34">
        <w:rPr>
          <w:rFonts w:cs="Arial"/>
          <w:sz w:val="22"/>
          <w:u w:val="single"/>
        </w:rPr>
        <w:t>»Vrednost/enoto v EUR brez DDV« za vse postavke</w:t>
      </w:r>
      <w:r w:rsidRPr="00B34B34">
        <w:rPr>
          <w:rFonts w:cs="Arial"/>
          <w:sz w:val="22"/>
          <w:u w:val="single"/>
        </w:rPr>
        <w:t xml:space="preserve"> za tisti sklop, za katerega se prijavlja (izbere zavihek glede na sklop naročila),</w:t>
      </w:r>
      <w:r w:rsidRPr="000803E6">
        <w:rPr>
          <w:rFonts w:cs="Arial"/>
          <w:sz w:val="22"/>
        </w:rPr>
        <w:t xml:space="preserve"> o</w:t>
      </w:r>
      <w:r w:rsidR="000A0765" w:rsidRPr="000803E6">
        <w:rPr>
          <w:rFonts w:cs="Arial"/>
          <w:sz w:val="22"/>
        </w:rPr>
        <w:t>stale</w:t>
      </w:r>
      <w:r w:rsidR="000A0765" w:rsidRPr="00B34B34">
        <w:rPr>
          <w:rFonts w:cs="Arial"/>
          <w:sz w:val="22"/>
        </w:rPr>
        <w:t xml:space="preserve"> vrednosti se v predmetnem obrazcu samodejno izračunajo. </w:t>
      </w:r>
    </w:p>
    <w:p w14:paraId="2A1C9ECD" w14:textId="416EB63B" w:rsidR="000A0765" w:rsidRPr="00B34B34" w:rsidRDefault="000A0765" w:rsidP="000A0765">
      <w:pPr>
        <w:spacing w:line="0" w:lineRule="atLeast"/>
        <w:rPr>
          <w:rFonts w:cs="Arial"/>
          <w:sz w:val="22"/>
        </w:rPr>
      </w:pPr>
    </w:p>
    <w:p w14:paraId="2704D8D8" w14:textId="66B7E5B5" w:rsidR="000A0765" w:rsidRPr="00B34B34" w:rsidRDefault="000A0765" w:rsidP="000A0765">
      <w:pPr>
        <w:spacing w:line="0" w:lineRule="atLeast"/>
        <w:rPr>
          <w:rFonts w:cs="Arial"/>
          <w:b/>
          <w:bCs/>
          <w:sz w:val="22"/>
        </w:rPr>
      </w:pPr>
      <w:r w:rsidRPr="009C5369">
        <w:rPr>
          <w:rFonts w:cs="Arial"/>
          <w:b/>
          <w:bCs/>
          <w:sz w:val="22"/>
        </w:rPr>
        <w:t>Ponudnik mora v predmetni obrazec OBVEZNO po posamezni postavki</w:t>
      </w:r>
      <w:r w:rsidR="00C573E6" w:rsidRPr="009C5369">
        <w:rPr>
          <w:rFonts w:cs="Arial"/>
          <w:b/>
          <w:bCs/>
          <w:sz w:val="22"/>
        </w:rPr>
        <w:t xml:space="preserve"> po posameznem sklopu </w:t>
      </w:r>
      <w:r w:rsidRPr="009C5369">
        <w:rPr>
          <w:rFonts w:cs="Arial"/>
          <w:b/>
          <w:bCs/>
          <w:sz w:val="22"/>
        </w:rPr>
        <w:t>vpisati tudi</w:t>
      </w:r>
      <w:r w:rsidR="00185189" w:rsidRPr="009C5369">
        <w:rPr>
          <w:rFonts w:cs="Arial"/>
          <w:b/>
          <w:bCs/>
          <w:sz w:val="22"/>
        </w:rPr>
        <w:t xml:space="preserve"> podatek »</w:t>
      </w:r>
      <w:r w:rsidRPr="009C5369">
        <w:rPr>
          <w:rFonts w:cs="Arial"/>
          <w:b/>
          <w:bCs/>
          <w:sz w:val="22"/>
        </w:rPr>
        <w:t>Tip – oznaka ponujenega artikla</w:t>
      </w:r>
      <w:r w:rsidR="00185189" w:rsidRPr="009C5369">
        <w:rPr>
          <w:rFonts w:cs="Arial"/>
          <w:b/>
          <w:bCs/>
          <w:sz w:val="22"/>
        </w:rPr>
        <w:t>«</w:t>
      </w:r>
      <w:r w:rsidRPr="009C5369">
        <w:rPr>
          <w:rFonts w:cs="Arial"/>
          <w:b/>
          <w:bCs/>
          <w:sz w:val="22"/>
        </w:rPr>
        <w:t xml:space="preserve"> in </w:t>
      </w:r>
      <w:r w:rsidR="00DA1C53" w:rsidRPr="009C5369">
        <w:rPr>
          <w:rFonts w:cs="Arial"/>
          <w:b/>
          <w:bCs/>
          <w:sz w:val="22"/>
        </w:rPr>
        <w:t>»P</w:t>
      </w:r>
      <w:r w:rsidRPr="009C5369">
        <w:rPr>
          <w:rFonts w:cs="Arial"/>
          <w:b/>
          <w:bCs/>
          <w:sz w:val="22"/>
        </w:rPr>
        <w:t>roizvajalca ponujenega artikla</w:t>
      </w:r>
      <w:r w:rsidR="00DA1C53" w:rsidRPr="009C5369">
        <w:rPr>
          <w:rFonts w:cs="Arial"/>
          <w:b/>
          <w:bCs/>
          <w:sz w:val="22"/>
        </w:rPr>
        <w:t>«</w:t>
      </w:r>
      <w:r w:rsidRPr="009C5369">
        <w:rPr>
          <w:rFonts w:cs="Arial"/>
          <w:b/>
          <w:bCs/>
          <w:sz w:val="22"/>
        </w:rPr>
        <w:t>.</w:t>
      </w:r>
      <w:r w:rsidRPr="00B34B34">
        <w:rPr>
          <w:rFonts w:cs="Arial"/>
          <w:b/>
          <w:bCs/>
          <w:sz w:val="22"/>
        </w:rPr>
        <w:t xml:space="preserve"> </w:t>
      </w:r>
    </w:p>
    <w:p w14:paraId="6B7FFF29" w14:textId="77777777" w:rsidR="006203CD" w:rsidRDefault="006203CD" w:rsidP="00710DFF">
      <w:pPr>
        <w:spacing w:line="0" w:lineRule="atLeast"/>
        <w:rPr>
          <w:rFonts w:cs="Arial"/>
          <w:bCs/>
          <w:sz w:val="22"/>
        </w:rPr>
      </w:pPr>
    </w:p>
    <w:p w14:paraId="32546CFA" w14:textId="780824FD" w:rsidR="00426BA6" w:rsidRPr="00B34B34" w:rsidRDefault="000A0765" w:rsidP="00710DFF">
      <w:pPr>
        <w:spacing w:line="0" w:lineRule="atLeast"/>
        <w:rPr>
          <w:rFonts w:cs="Arial"/>
          <w:bCs/>
          <w:sz w:val="22"/>
        </w:rPr>
      </w:pPr>
      <w:r w:rsidRPr="00B34B34">
        <w:rPr>
          <w:rFonts w:cs="Arial"/>
          <w:bCs/>
          <w:sz w:val="22"/>
        </w:rPr>
        <w:t>Če ponudnik vrednosti v posamezno postavko ponudbenega predračuna ne vpiše, se šteje, da predmetne postavke ne ponuja, kar je razlog za izločitev ponudbe</w:t>
      </w:r>
      <w:r w:rsidR="00185189" w:rsidRPr="00B34B34">
        <w:rPr>
          <w:rFonts w:cs="Arial"/>
          <w:bCs/>
          <w:sz w:val="22"/>
        </w:rPr>
        <w:t xml:space="preserve"> po posameznem sklopu</w:t>
      </w:r>
      <w:r w:rsidRPr="00B34B34">
        <w:rPr>
          <w:rFonts w:cs="Arial"/>
          <w:bCs/>
          <w:sz w:val="22"/>
        </w:rPr>
        <w:t xml:space="preserve">. </w:t>
      </w:r>
      <w:r w:rsidRPr="00B34B34">
        <w:rPr>
          <w:rFonts w:cs="Arial"/>
          <w:bCs/>
          <w:sz w:val="22"/>
          <w:u w:val="single"/>
        </w:rPr>
        <w:t>Ponudnik mora ponuditi vse artikle, ki so navedeni v ponudbenem predračunu.</w:t>
      </w:r>
      <w:r w:rsidRPr="00B34B34">
        <w:rPr>
          <w:rFonts w:cs="Arial"/>
          <w:bCs/>
          <w:sz w:val="22"/>
        </w:rPr>
        <w:t xml:space="preserve"> </w:t>
      </w:r>
    </w:p>
    <w:p w14:paraId="5EB9D36E" w14:textId="77777777" w:rsidR="00426BA6" w:rsidRPr="00B34B34" w:rsidRDefault="00426BA6" w:rsidP="00710DFF">
      <w:pPr>
        <w:spacing w:line="0" w:lineRule="atLeast"/>
        <w:rPr>
          <w:rFonts w:cs="Arial"/>
          <w:bCs/>
          <w:sz w:val="22"/>
        </w:rPr>
      </w:pPr>
    </w:p>
    <w:p w14:paraId="3EBE5458" w14:textId="426470FA" w:rsidR="00710DFF" w:rsidRPr="00B34B34" w:rsidRDefault="000A0765" w:rsidP="00710DFF">
      <w:pPr>
        <w:spacing w:line="0" w:lineRule="atLeast"/>
        <w:rPr>
          <w:rFonts w:cs="Arial"/>
          <w:bCs/>
          <w:sz w:val="22"/>
        </w:rPr>
      </w:pPr>
      <w:r w:rsidRPr="00B34B34">
        <w:rPr>
          <w:rFonts w:cs="Arial"/>
          <w:bCs/>
          <w:sz w:val="22"/>
        </w:rPr>
        <w:t>V kolikor ponudnik</w:t>
      </w:r>
      <w:r w:rsidR="00710DFF" w:rsidRPr="00B34B34">
        <w:rPr>
          <w:rFonts w:cs="Arial"/>
          <w:bCs/>
          <w:sz w:val="22"/>
        </w:rPr>
        <w:t xml:space="preserve"> vpiše vrednost nič (0,00) EUR ali pa vpiše znak (npr. “/” ali “—“, ipd.), se šteje, da ponuja to postavko brezplačno.</w:t>
      </w:r>
    </w:p>
    <w:p w14:paraId="57E95F7E" w14:textId="2F013925" w:rsidR="00710DFF" w:rsidRPr="00B34B34" w:rsidRDefault="00710DFF" w:rsidP="000A0765">
      <w:pPr>
        <w:spacing w:line="0" w:lineRule="atLeast"/>
        <w:rPr>
          <w:rFonts w:cs="Arial"/>
          <w:bCs/>
          <w:sz w:val="22"/>
          <w:lang w:eastAsia="x-none"/>
        </w:rPr>
      </w:pPr>
    </w:p>
    <w:p w14:paraId="2D1E7490" w14:textId="2474A15A" w:rsidR="00EE376D" w:rsidRPr="00B34B34" w:rsidRDefault="009D713E" w:rsidP="00710DFF">
      <w:pPr>
        <w:spacing w:line="0" w:lineRule="atLeast"/>
        <w:rPr>
          <w:rFonts w:cs="Arial"/>
          <w:b/>
          <w:bCs/>
          <w:sz w:val="22"/>
        </w:rPr>
      </w:pPr>
      <w:r w:rsidRPr="00B34B34">
        <w:rPr>
          <w:rFonts w:cs="Arial"/>
          <w:b/>
          <w:bCs/>
          <w:sz w:val="22"/>
        </w:rPr>
        <w:t xml:space="preserve">c) </w:t>
      </w:r>
      <w:r w:rsidR="00EE376D" w:rsidRPr="00B34B34">
        <w:rPr>
          <w:rFonts w:cs="Arial"/>
          <w:b/>
          <w:bCs/>
          <w:sz w:val="22"/>
        </w:rPr>
        <w:t>Vnos ponudbenih vrednosti po posameznem sklopu v informacijski sistem e-JN:</w:t>
      </w:r>
    </w:p>
    <w:p w14:paraId="23736AC6" w14:textId="74E2B16C" w:rsidR="009D003A" w:rsidRPr="00B34B34" w:rsidRDefault="009D003A" w:rsidP="00EE376D">
      <w:pPr>
        <w:autoSpaceDN w:val="0"/>
        <w:spacing w:line="0" w:lineRule="atLeast"/>
        <w:ind w:right="6"/>
        <w:textAlignment w:val="baseline"/>
        <w:rPr>
          <w:rFonts w:cs="Arial"/>
          <w:b/>
          <w:bCs/>
          <w:sz w:val="22"/>
          <w:u w:val="single"/>
          <w:lang w:eastAsia="zh-CN"/>
        </w:rPr>
      </w:pPr>
    </w:p>
    <w:p w14:paraId="20C2B165" w14:textId="77777777" w:rsidR="00C45B84" w:rsidRPr="00B34B34" w:rsidRDefault="00C45B84" w:rsidP="00C45B84">
      <w:pPr>
        <w:autoSpaceDN w:val="0"/>
        <w:spacing w:line="0" w:lineRule="atLeast"/>
        <w:ind w:right="6"/>
        <w:textAlignment w:val="baseline"/>
        <w:rPr>
          <w:rFonts w:eastAsiaTheme="minorEastAsia" w:cs="Arial"/>
          <w:b/>
          <w:sz w:val="22"/>
        </w:rPr>
      </w:pPr>
      <w:r w:rsidRPr="00B34B34">
        <w:rPr>
          <w:rFonts w:cs="Arial"/>
          <w:b/>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175D0899" w14:textId="48B7963E" w:rsidR="002C427C" w:rsidRPr="00B34B34" w:rsidRDefault="0017436F" w:rsidP="001E17DD">
      <w:pPr>
        <w:pStyle w:val="Naslov2"/>
        <w:ind w:left="567" w:hanging="499"/>
        <w:rPr>
          <w:rFonts w:cs="Arial"/>
          <w:sz w:val="22"/>
          <w:szCs w:val="22"/>
        </w:rPr>
      </w:pPr>
      <w:bookmarkStart w:id="195" w:name="_Toc467501200"/>
      <w:bookmarkStart w:id="196" w:name="_Toc467501201"/>
      <w:bookmarkStart w:id="197" w:name="_Toc509692067"/>
      <w:bookmarkStart w:id="198" w:name="_Toc509692069"/>
      <w:bookmarkStart w:id="199" w:name="_Toc148082507"/>
      <w:bookmarkEnd w:id="187"/>
      <w:bookmarkEnd w:id="188"/>
      <w:bookmarkEnd w:id="195"/>
      <w:bookmarkEnd w:id="196"/>
      <w:bookmarkEnd w:id="197"/>
      <w:bookmarkEnd w:id="198"/>
      <w:r w:rsidRPr="00B34B34">
        <w:rPr>
          <w:rFonts w:cs="Arial"/>
          <w:sz w:val="22"/>
          <w:szCs w:val="22"/>
        </w:rPr>
        <w:t>druga določila za pripravo ponudbe</w:t>
      </w:r>
      <w:bookmarkEnd w:id="199"/>
    </w:p>
    <w:p w14:paraId="460BB060" w14:textId="497A2346" w:rsidR="002460DE" w:rsidRPr="00B34B34" w:rsidRDefault="002460DE" w:rsidP="002460DE">
      <w:pPr>
        <w:rPr>
          <w:rFonts w:cs="Arial"/>
          <w:sz w:val="22"/>
        </w:rPr>
      </w:pPr>
    </w:p>
    <w:p w14:paraId="6DA80A72" w14:textId="0A2F40F8" w:rsidR="002460DE" w:rsidRPr="00B34B34" w:rsidRDefault="002460DE" w:rsidP="00652D53">
      <w:pPr>
        <w:spacing w:line="0" w:lineRule="atLeast"/>
        <w:rPr>
          <w:rFonts w:eastAsia="Times New Roman" w:cs="Arial"/>
          <w:b/>
          <w:bCs/>
          <w:sz w:val="22"/>
        </w:rPr>
      </w:pPr>
      <w:bookmarkStart w:id="200" w:name="_Hlk42449074"/>
      <w:r w:rsidRPr="00B34B34">
        <w:rPr>
          <w:rFonts w:eastAsia="Times New Roman" w:cs="Arial"/>
          <w:b/>
          <w:bCs/>
          <w:sz w:val="22"/>
        </w:rPr>
        <w:t>Način nastopanja istega gospodarskega subjekta</w:t>
      </w:r>
    </w:p>
    <w:bookmarkEnd w:id="200"/>
    <w:p w14:paraId="6189BDC0" w14:textId="2DC7E8F4" w:rsidR="002460DE" w:rsidRPr="00B34B34" w:rsidRDefault="002460DE" w:rsidP="00652D53">
      <w:pPr>
        <w:autoSpaceDN w:val="0"/>
        <w:spacing w:before="100" w:beforeAutospacing="1" w:after="100" w:afterAutospacing="1" w:line="0" w:lineRule="atLeast"/>
        <w:ind w:right="6"/>
        <w:textAlignment w:val="baseline"/>
        <w:rPr>
          <w:rFonts w:cs="Arial"/>
          <w:sz w:val="22"/>
        </w:rPr>
      </w:pPr>
      <w:r w:rsidRPr="00B34B34">
        <w:rPr>
          <w:rFonts w:eastAsia="Times New Roman" w:cs="Arial"/>
          <w:bCs/>
          <w:sz w:val="22"/>
        </w:rPr>
        <w:t xml:space="preserve">Naročnik </w:t>
      </w:r>
      <w:r w:rsidRPr="00B34B34">
        <w:rPr>
          <w:rFonts w:cs="Arial"/>
          <w:sz w:val="22"/>
        </w:rPr>
        <w:t>dopušča, da isti gospodarski subjekt predloži več ponudb, vendar le v kolikor v različnih ponudbah nastopa v različnih vlogah (bodisi kot samostojni ponudnik, bodisi kot partner v skupnem nastopu),</w:t>
      </w:r>
      <w:r w:rsidR="00C7403D">
        <w:rPr>
          <w:rFonts w:cs="Arial"/>
          <w:sz w:val="22"/>
        </w:rPr>
        <w:t xml:space="preserve"> </w:t>
      </w:r>
      <w:r w:rsidRPr="00B34B34">
        <w:rPr>
          <w:rFonts w:cs="Arial"/>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Pr="00B34B34" w:rsidRDefault="002460DE" w:rsidP="00652D53">
      <w:pPr>
        <w:autoSpaceDN w:val="0"/>
        <w:spacing w:before="100" w:beforeAutospacing="1" w:after="100" w:afterAutospacing="1" w:line="0" w:lineRule="atLeast"/>
        <w:ind w:right="6"/>
        <w:textAlignment w:val="baseline"/>
        <w:rPr>
          <w:rFonts w:cs="Arial"/>
          <w:sz w:val="22"/>
        </w:rPr>
      </w:pPr>
      <w:r w:rsidRPr="00B34B34">
        <w:rPr>
          <w:rFonts w:cs="Arial"/>
          <w:sz w:val="22"/>
        </w:rPr>
        <w:t>Gospodarski subjekt lahko kot podizvajalec nastopa v ponudbah različnih ponudnikov.</w:t>
      </w:r>
    </w:p>
    <w:p w14:paraId="671F9592" w14:textId="09E84DD4" w:rsidR="002C427C" w:rsidRPr="00B34B34" w:rsidRDefault="002C427C" w:rsidP="00505FE7">
      <w:pPr>
        <w:pStyle w:val="Naslov3"/>
        <w:ind w:left="426"/>
        <w:rPr>
          <w:rFonts w:ascii="Arial" w:hAnsi="Arial" w:cs="Arial"/>
          <w:i w:val="0"/>
          <w:iCs/>
          <w:sz w:val="22"/>
          <w:szCs w:val="22"/>
        </w:rPr>
      </w:pPr>
      <w:bookmarkStart w:id="201" w:name="_Toc336851754"/>
      <w:bookmarkStart w:id="202" w:name="_Toc336851802"/>
      <w:bookmarkStart w:id="203" w:name="_Toc148082508"/>
      <w:r w:rsidRPr="00B34B34">
        <w:rPr>
          <w:rFonts w:ascii="Arial" w:hAnsi="Arial" w:cs="Arial"/>
          <w:i w:val="0"/>
          <w:iCs/>
          <w:sz w:val="22"/>
          <w:szCs w:val="22"/>
        </w:rPr>
        <w:t>Skupna ponudba</w:t>
      </w:r>
      <w:bookmarkEnd w:id="201"/>
      <w:bookmarkEnd w:id="202"/>
      <w:bookmarkEnd w:id="203"/>
    </w:p>
    <w:p w14:paraId="41B9E086" w14:textId="364200E8" w:rsidR="002C427C" w:rsidRPr="00B34B34" w:rsidRDefault="002C427C" w:rsidP="00C258D1">
      <w:pPr>
        <w:spacing w:line="0" w:lineRule="atLeast"/>
        <w:rPr>
          <w:rFonts w:cs="Arial"/>
          <w:sz w:val="22"/>
        </w:rPr>
      </w:pPr>
      <w:r w:rsidRPr="00B34B34">
        <w:rPr>
          <w:rFonts w:cs="Arial"/>
          <w:sz w:val="22"/>
        </w:rPr>
        <w:t xml:space="preserve">V primeru, da skupina </w:t>
      </w:r>
      <w:r w:rsidR="00097A70" w:rsidRPr="00B34B34">
        <w:rPr>
          <w:rFonts w:cs="Arial"/>
          <w:sz w:val="22"/>
        </w:rPr>
        <w:t xml:space="preserve">ponudnikov </w:t>
      </w:r>
      <w:r w:rsidRPr="00B34B34">
        <w:rPr>
          <w:rFonts w:cs="Arial"/>
          <w:sz w:val="22"/>
        </w:rPr>
        <w:t xml:space="preserve">predloži skupno ponudbo, </w:t>
      </w:r>
      <w:r w:rsidR="007D2638" w:rsidRPr="00B34B34">
        <w:rPr>
          <w:rFonts w:cs="Arial"/>
          <w:sz w:val="22"/>
        </w:rPr>
        <w:t>mora vsak od p</w:t>
      </w:r>
      <w:r w:rsidRPr="00B34B34">
        <w:rPr>
          <w:rFonts w:cs="Arial"/>
          <w:sz w:val="22"/>
        </w:rPr>
        <w:t>onudnik</w:t>
      </w:r>
      <w:r w:rsidR="007D2638" w:rsidRPr="00B34B34">
        <w:rPr>
          <w:rFonts w:cs="Arial"/>
          <w:sz w:val="22"/>
        </w:rPr>
        <w:t>ov</w:t>
      </w:r>
      <w:r w:rsidR="007B4382" w:rsidRPr="00B34B34">
        <w:rPr>
          <w:rFonts w:cs="Arial"/>
          <w:sz w:val="22"/>
        </w:rPr>
        <w:t xml:space="preserve"> </w:t>
      </w:r>
      <w:r w:rsidR="007D2638" w:rsidRPr="00B34B34">
        <w:rPr>
          <w:rFonts w:cs="Arial"/>
          <w:sz w:val="22"/>
        </w:rPr>
        <w:t>izpolnjevati</w:t>
      </w:r>
      <w:r w:rsidRPr="00B34B34">
        <w:rPr>
          <w:rFonts w:cs="Arial"/>
          <w:sz w:val="22"/>
        </w:rPr>
        <w:t xml:space="preserve"> vse pogoje</w:t>
      </w:r>
      <w:r w:rsidR="001C6056" w:rsidRPr="00B34B34">
        <w:rPr>
          <w:rFonts w:cs="Arial"/>
          <w:sz w:val="22"/>
        </w:rPr>
        <w:t>, določene v točkah</w:t>
      </w:r>
      <w:r w:rsidR="00605FE3">
        <w:rPr>
          <w:rFonts w:cs="Arial"/>
          <w:sz w:val="22"/>
        </w:rPr>
        <w:t xml:space="preserve"> </w:t>
      </w:r>
      <w:r w:rsidR="00185189" w:rsidRPr="00B34B34">
        <w:rPr>
          <w:rFonts w:cs="Arial"/>
          <w:sz w:val="22"/>
        </w:rPr>
        <w:t>8</w:t>
      </w:r>
      <w:r w:rsidR="006D38C4" w:rsidRPr="00B34B34">
        <w:rPr>
          <w:rFonts w:cs="Arial"/>
          <w:sz w:val="22"/>
        </w:rPr>
        <w:t>.2</w:t>
      </w:r>
      <w:r w:rsidR="0048224B" w:rsidRPr="00B34B34">
        <w:rPr>
          <w:rFonts w:cs="Arial"/>
          <w:sz w:val="22"/>
        </w:rPr>
        <w:t xml:space="preserve">, </w:t>
      </w:r>
      <w:r w:rsidR="00185189" w:rsidRPr="00B34B34">
        <w:rPr>
          <w:rFonts w:cs="Arial"/>
          <w:sz w:val="22"/>
        </w:rPr>
        <w:t>8</w:t>
      </w:r>
      <w:r w:rsidR="0048224B" w:rsidRPr="00B34B34">
        <w:rPr>
          <w:rFonts w:cs="Arial"/>
          <w:sz w:val="22"/>
        </w:rPr>
        <w:t>.3</w:t>
      </w:r>
      <w:r w:rsidR="00436368">
        <w:rPr>
          <w:rFonts w:cs="Arial"/>
          <w:sz w:val="22"/>
        </w:rPr>
        <w:t>, 8.4</w:t>
      </w:r>
      <w:r w:rsidR="006F246F" w:rsidRPr="00B34B34">
        <w:rPr>
          <w:rFonts w:cs="Arial"/>
          <w:sz w:val="22"/>
        </w:rPr>
        <w:t xml:space="preserve"> in </w:t>
      </w:r>
      <w:r w:rsidR="00185189" w:rsidRPr="00B34B34">
        <w:rPr>
          <w:rFonts w:cs="Arial"/>
          <w:sz w:val="22"/>
        </w:rPr>
        <w:t>8</w:t>
      </w:r>
      <w:r w:rsidR="00252A75" w:rsidRPr="00B34B34">
        <w:rPr>
          <w:rFonts w:cs="Arial"/>
          <w:sz w:val="22"/>
        </w:rPr>
        <w:t>.</w:t>
      </w:r>
      <w:r w:rsidR="009E5D30">
        <w:rPr>
          <w:rFonts w:cs="Arial"/>
          <w:sz w:val="22"/>
        </w:rPr>
        <w:t>5</w:t>
      </w:r>
      <w:r w:rsidR="002255E1" w:rsidRPr="00B34B34">
        <w:rPr>
          <w:rFonts w:cs="Arial"/>
          <w:sz w:val="22"/>
        </w:rPr>
        <w:t>.</w:t>
      </w:r>
      <w:r w:rsidR="007B4382" w:rsidRPr="00B34B34">
        <w:rPr>
          <w:rFonts w:cs="Arial"/>
          <w:sz w:val="22"/>
        </w:rPr>
        <w:t xml:space="preserve"> </w:t>
      </w:r>
      <w:r w:rsidR="00A0456C" w:rsidRPr="00B34B34">
        <w:rPr>
          <w:rFonts w:cs="Arial"/>
          <w:sz w:val="22"/>
        </w:rPr>
        <w:t>Vsi ponudniki v skupni ponudbi morajo podati dokumente, ki se nanašajo na dokazovanje navedenih pogojev</w:t>
      </w:r>
      <w:r w:rsidR="007B4382" w:rsidRPr="00B34B34">
        <w:rPr>
          <w:rFonts w:cs="Arial"/>
          <w:sz w:val="22"/>
        </w:rPr>
        <w:t>.</w:t>
      </w:r>
    </w:p>
    <w:p w14:paraId="6584BB90" w14:textId="77777777" w:rsidR="003D588D" w:rsidRPr="00B34B34" w:rsidRDefault="003D588D" w:rsidP="00C258D1">
      <w:pPr>
        <w:spacing w:line="0" w:lineRule="atLeast"/>
        <w:rPr>
          <w:rFonts w:cs="Arial"/>
          <w:sz w:val="22"/>
        </w:rPr>
      </w:pPr>
    </w:p>
    <w:p w14:paraId="3E2F9B27" w14:textId="5EE37F61" w:rsidR="00A23736" w:rsidRPr="00B34B34" w:rsidRDefault="00D432DE" w:rsidP="00C258D1">
      <w:pPr>
        <w:pStyle w:val="Pripombabesedilo"/>
        <w:spacing w:line="0" w:lineRule="atLeast"/>
        <w:rPr>
          <w:rFonts w:cs="Arial"/>
          <w:sz w:val="22"/>
          <w:szCs w:val="22"/>
        </w:rPr>
      </w:pPr>
      <w:r w:rsidRPr="00B34B34">
        <w:rPr>
          <w:rFonts w:cs="Arial"/>
          <w:b/>
          <w:bCs/>
          <w:sz w:val="22"/>
          <w:szCs w:val="22"/>
        </w:rPr>
        <w:t>Vsi ponudniki v skupni ponudbi morajo izpolniti ESPD posamično in v njem navesti vse zahtevane podatke.</w:t>
      </w:r>
      <w:r w:rsidR="00A23736" w:rsidRPr="00B34B34">
        <w:rPr>
          <w:rFonts w:cs="Arial"/>
          <w:b/>
          <w:bCs/>
          <w:sz w:val="22"/>
          <w:szCs w:val="22"/>
        </w:rPr>
        <w:t xml:space="preserve"> </w:t>
      </w:r>
      <w:r w:rsidR="00A23736" w:rsidRPr="00B34B34">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B34B34" w:rsidRDefault="003D588D" w:rsidP="00C258D1">
      <w:pPr>
        <w:spacing w:line="0" w:lineRule="atLeast"/>
        <w:rPr>
          <w:rFonts w:cs="Arial"/>
          <w:sz w:val="22"/>
        </w:rPr>
      </w:pPr>
    </w:p>
    <w:p w14:paraId="610D5C91" w14:textId="77777777" w:rsidR="00F83673" w:rsidRPr="00B34B34" w:rsidRDefault="00F83673" w:rsidP="00C258D1">
      <w:pPr>
        <w:spacing w:line="0" w:lineRule="atLeast"/>
        <w:rPr>
          <w:rFonts w:cs="Arial"/>
          <w:sz w:val="22"/>
        </w:rPr>
      </w:pPr>
      <w:bookmarkStart w:id="204" w:name="_Toc336851755"/>
      <w:bookmarkStart w:id="205" w:name="_Toc336851803"/>
      <w:r w:rsidRPr="00B34B34">
        <w:rPr>
          <w:rFonts w:cs="Arial"/>
          <w:sz w:val="22"/>
        </w:rPr>
        <w:t>Skupina ponudnikov mora predložiti pravni akt o skupnem nastopanju, iz katerega bo nedvoumno razvidno naslednje:</w:t>
      </w:r>
    </w:p>
    <w:p w14:paraId="58A50FE0"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lastRenderedPageBreak/>
        <w:t>imenovanje nosilca posla pri izvedbi javnega naročila,</w:t>
      </w:r>
    </w:p>
    <w:p w14:paraId="4F5EDF1D"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t>pooblastilo nosilcu posla in odgovorni osebi za podpis ponudbe ter podpis pogodbe,</w:t>
      </w:r>
    </w:p>
    <w:p w14:paraId="05A2341B"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t>obseg posla (natančna navedba vrste in obsega del), ki ga bo opravil posamezni ponudnik in njihove odgovornosti,</w:t>
      </w:r>
    </w:p>
    <w:p w14:paraId="3AB597BF"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t>izjava, da so vsi ponudniki seznanjeni s plačilnimi pogoji iz te dokumentacije in</w:t>
      </w:r>
    </w:p>
    <w:p w14:paraId="7219F306" w14:textId="77777777" w:rsidR="00F83673" w:rsidRPr="00B34B34" w:rsidRDefault="00F83673" w:rsidP="00C258D1">
      <w:pPr>
        <w:pStyle w:val="Odstavekseznama"/>
        <w:numPr>
          <w:ilvl w:val="0"/>
          <w:numId w:val="14"/>
        </w:numPr>
        <w:spacing w:after="0" w:line="0" w:lineRule="atLeast"/>
        <w:contextualSpacing w:val="0"/>
        <w:rPr>
          <w:rFonts w:cs="Arial"/>
          <w:sz w:val="22"/>
        </w:rPr>
      </w:pPr>
      <w:r w:rsidRPr="00B34B34">
        <w:rPr>
          <w:rFonts w:cs="Arial"/>
          <w:sz w:val="22"/>
        </w:rPr>
        <w:t>neomejena solidarna odgovornost vseh ponudnikov v skupni ponudbi.</w:t>
      </w:r>
    </w:p>
    <w:p w14:paraId="44188EC2" w14:textId="77777777" w:rsidR="00A0456C" w:rsidRPr="00B34B34" w:rsidRDefault="00A0456C" w:rsidP="00505FE7">
      <w:pPr>
        <w:pStyle w:val="Naslov3"/>
        <w:ind w:left="426"/>
        <w:rPr>
          <w:rFonts w:ascii="Arial" w:hAnsi="Arial" w:cs="Arial"/>
          <w:i w:val="0"/>
          <w:iCs/>
          <w:sz w:val="22"/>
          <w:szCs w:val="22"/>
        </w:rPr>
      </w:pPr>
      <w:bookmarkStart w:id="206" w:name="_Toc148082509"/>
      <w:r w:rsidRPr="00B34B34">
        <w:rPr>
          <w:rFonts w:ascii="Arial" w:hAnsi="Arial" w:cs="Arial"/>
          <w:i w:val="0"/>
          <w:iCs/>
          <w:sz w:val="22"/>
          <w:szCs w:val="22"/>
        </w:rPr>
        <w:t>Ponudba s podizvajalci</w:t>
      </w:r>
      <w:bookmarkEnd w:id="204"/>
      <w:bookmarkEnd w:id="205"/>
      <w:bookmarkEnd w:id="206"/>
    </w:p>
    <w:p w14:paraId="7D296F48" w14:textId="77777777" w:rsidR="00A0456C" w:rsidRPr="00B34B34" w:rsidRDefault="002A4D70" w:rsidP="00AF1F2F">
      <w:pPr>
        <w:rPr>
          <w:rFonts w:cs="Arial"/>
          <w:sz w:val="22"/>
        </w:rPr>
      </w:pPr>
      <w:r w:rsidRPr="00B34B34">
        <w:rPr>
          <w:rFonts w:cs="Arial"/>
          <w:b/>
          <w:bCs/>
          <w:sz w:val="22"/>
        </w:rPr>
        <w:t xml:space="preserve">V primeru, da bo ponudnik pri izvedbi naročila sodeloval s podizvajalci, mora v ESPD navesti vse </w:t>
      </w:r>
      <w:r w:rsidR="00470CB5" w:rsidRPr="00B34B34">
        <w:rPr>
          <w:rFonts w:cs="Arial"/>
          <w:b/>
          <w:bCs/>
          <w:sz w:val="22"/>
        </w:rPr>
        <w:t xml:space="preserve">predlagane </w:t>
      </w:r>
      <w:r w:rsidRPr="00B34B34">
        <w:rPr>
          <w:rFonts w:cs="Arial"/>
          <w:b/>
          <w:bCs/>
          <w:sz w:val="22"/>
        </w:rPr>
        <w:t xml:space="preserve">podizvajalce. </w:t>
      </w:r>
      <w:r w:rsidRPr="00B34B34">
        <w:rPr>
          <w:rFonts w:cs="Arial"/>
          <w:sz w:val="22"/>
        </w:rPr>
        <w:t>Ponudnik mora v ponudbi predložiti tudi izpolnjene obrazce ESPD za vsakega podizvajalca, s katerim bo sodeloval pri naročilu.</w:t>
      </w:r>
    </w:p>
    <w:p w14:paraId="399F0FF2" w14:textId="77777777" w:rsidR="002A367F" w:rsidRPr="00B34B34" w:rsidRDefault="002A367F" w:rsidP="00A0456C">
      <w:pPr>
        <w:rPr>
          <w:rFonts w:cs="Arial"/>
          <w:sz w:val="22"/>
        </w:rPr>
      </w:pPr>
    </w:p>
    <w:p w14:paraId="79B09A19" w14:textId="6D6AE5AF" w:rsidR="00EF75B8" w:rsidRPr="00B34B34" w:rsidRDefault="00B63933" w:rsidP="00A0456C">
      <w:pPr>
        <w:rPr>
          <w:rFonts w:cs="Arial"/>
          <w:sz w:val="22"/>
        </w:rPr>
      </w:pPr>
      <w:r w:rsidRPr="00B34B34">
        <w:rPr>
          <w:rFonts w:cs="Arial"/>
          <w:sz w:val="22"/>
        </w:rPr>
        <w:t>Če</w:t>
      </w:r>
      <w:r w:rsidR="00EF75B8" w:rsidRPr="00B34B34">
        <w:rPr>
          <w:rFonts w:cs="Arial"/>
          <w:sz w:val="22"/>
        </w:rPr>
        <w:t xml:space="preserve"> bodo pri podizvajalc</w:t>
      </w:r>
      <w:r w:rsidR="0077559D" w:rsidRPr="00B34B34">
        <w:rPr>
          <w:rFonts w:cs="Arial"/>
          <w:sz w:val="22"/>
        </w:rPr>
        <w:t>u</w:t>
      </w:r>
      <w:r w:rsidR="00EF75B8" w:rsidRPr="00B34B34">
        <w:rPr>
          <w:rFonts w:cs="Arial"/>
          <w:sz w:val="22"/>
        </w:rPr>
        <w:t xml:space="preserve"> obstajali razlogi za izključitev </w:t>
      </w:r>
      <w:r w:rsidR="006F7F52" w:rsidRPr="00B34B34">
        <w:rPr>
          <w:rFonts w:cs="Arial"/>
          <w:sz w:val="22"/>
        </w:rPr>
        <w:t xml:space="preserve">oziroma ne bo izpolnjeval ustreznih pogojev za sodelovanje </w:t>
      </w:r>
      <w:r w:rsidR="00EF75B8" w:rsidRPr="00B34B34">
        <w:rPr>
          <w:rFonts w:cs="Arial"/>
          <w:sz w:val="22"/>
        </w:rPr>
        <w:t xml:space="preserve">iz točke </w:t>
      </w:r>
      <w:r w:rsidR="00BC31CD" w:rsidRPr="00B34B34">
        <w:rPr>
          <w:rFonts w:cs="Arial"/>
          <w:sz w:val="22"/>
        </w:rPr>
        <w:t>8</w:t>
      </w:r>
      <w:r w:rsidR="00EF75B8" w:rsidRPr="00B34B34">
        <w:rPr>
          <w:rFonts w:cs="Arial"/>
          <w:sz w:val="22"/>
        </w:rPr>
        <w:t>.1</w:t>
      </w:r>
      <w:r w:rsidR="006D38C4" w:rsidRPr="00B34B34">
        <w:rPr>
          <w:rFonts w:cs="Arial"/>
          <w:sz w:val="22"/>
        </w:rPr>
        <w:t xml:space="preserve"> </w:t>
      </w:r>
      <w:r w:rsidR="00EF75B8" w:rsidRPr="00B34B34">
        <w:rPr>
          <w:rFonts w:cs="Arial"/>
          <w:sz w:val="22"/>
        </w:rPr>
        <w:t>teh navodil, bo naročnik podizvajalca zavrnil</w:t>
      </w:r>
      <w:r w:rsidR="0077559D" w:rsidRPr="00B34B34">
        <w:rPr>
          <w:rFonts w:cs="Arial"/>
          <w:sz w:val="22"/>
        </w:rPr>
        <w:t xml:space="preserve"> in zahteval njegovo zamenjavo</w:t>
      </w:r>
      <w:r w:rsidR="00EF75B8" w:rsidRPr="00B34B34">
        <w:rPr>
          <w:rFonts w:cs="Arial"/>
          <w:sz w:val="22"/>
        </w:rPr>
        <w:t>.</w:t>
      </w:r>
      <w:r w:rsidR="00023BCE" w:rsidRPr="00B34B34">
        <w:rPr>
          <w:rFonts w:cs="Arial"/>
          <w:sz w:val="22"/>
        </w:rPr>
        <w:t xml:space="preserve"> Podizvajalec mora izpolnjevati tudi pogoje </w:t>
      </w:r>
      <w:r w:rsidR="00C8303D" w:rsidRPr="00B34B34">
        <w:rPr>
          <w:rFonts w:cs="Arial"/>
          <w:sz w:val="22"/>
        </w:rPr>
        <w:t>iz toč</w:t>
      </w:r>
      <w:r w:rsidR="00D4599F" w:rsidRPr="00B34B34">
        <w:rPr>
          <w:rFonts w:cs="Arial"/>
          <w:sz w:val="22"/>
        </w:rPr>
        <w:t xml:space="preserve">k </w:t>
      </w:r>
      <w:r w:rsidR="00BC31CD" w:rsidRPr="00B34B34">
        <w:rPr>
          <w:rFonts w:cs="Arial"/>
          <w:sz w:val="22"/>
        </w:rPr>
        <w:t>8.2</w:t>
      </w:r>
      <w:r w:rsidR="006C7414">
        <w:rPr>
          <w:rFonts w:cs="Arial"/>
          <w:sz w:val="22"/>
        </w:rPr>
        <w:t>,</w:t>
      </w:r>
      <w:r w:rsidR="00BC31CD" w:rsidRPr="00B34B34">
        <w:rPr>
          <w:rFonts w:cs="Arial"/>
          <w:sz w:val="22"/>
        </w:rPr>
        <w:t xml:space="preserve"> 8.3.</w:t>
      </w:r>
      <w:r w:rsidR="006C7414">
        <w:rPr>
          <w:rFonts w:cs="Arial"/>
          <w:sz w:val="22"/>
        </w:rPr>
        <w:t>in 8.</w:t>
      </w:r>
      <w:r w:rsidR="00A532F2">
        <w:rPr>
          <w:rFonts w:cs="Arial"/>
          <w:sz w:val="22"/>
        </w:rPr>
        <w:t>5</w:t>
      </w:r>
      <w:r w:rsidR="00BC31CD" w:rsidRPr="00B34B34">
        <w:rPr>
          <w:rFonts w:cs="Arial"/>
          <w:sz w:val="22"/>
        </w:rPr>
        <w:t xml:space="preserve"> teh navodil.</w:t>
      </w:r>
    </w:p>
    <w:p w14:paraId="12E887FC" w14:textId="60D12892" w:rsidR="007D2638" w:rsidRPr="00B34B34" w:rsidRDefault="007D2638" w:rsidP="00A0456C">
      <w:pPr>
        <w:rPr>
          <w:rFonts w:cs="Arial"/>
          <w:sz w:val="22"/>
        </w:rPr>
      </w:pPr>
    </w:p>
    <w:p w14:paraId="1C1710B8" w14:textId="77777777" w:rsidR="00AD1AA2" w:rsidRPr="00B34B34" w:rsidRDefault="00AD1AA2" w:rsidP="00AD1AA2">
      <w:pPr>
        <w:rPr>
          <w:rFonts w:cs="Arial"/>
          <w:sz w:val="22"/>
        </w:rPr>
      </w:pPr>
      <w:r w:rsidRPr="00B34B34">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B34B34" w:rsidRDefault="00EF75B8" w:rsidP="00AD1AA2">
      <w:pPr>
        <w:rPr>
          <w:rFonts w:cs="Arial"/>
          <w:sz w:val="22"/>
        </w:rPr>
      </w:pPr>
    </w:p>
    <w:p w14:paraId="7B82517F" w14:textId="77777777" w:rsidR="0077559D" w:rsidRPr="00B34B34" w:rsidRDefault="0077559D" w:rsidP="0077559D">
      <w:pPr>
        <w:rPr>
          <w:rFonts w:eastAsia="Times New Roman" w:cs="Arial"/>
          <w:sz w:val="22"/>
          <w:lang w:eastAsia="sl-SI"/>
        </w:rPr>
      </w:pPr>
      <w:r w:rsidRPr="00B34B34">
        <w:rPr>
          <w:rFonts w:eastAsia="Times New Roman" w:cs="Arial"/>
          <w:sz w:val="22"/>
          <w:lang w:eastAsia="sl-SI"/>
        </w:rPr>
        <w:t>Če bo ponudnik izvajal javno naročilo s podizvajalci, mora v ponudbi:</w:t>
      </w:r>
    </w:p>
    <w:p w14:paraId="517D6D79" w14:textId="77777777" w:rsidR="0077559D" w:rsidRPr="00B34B34" w:rsidRDefault="0077559D" w:rsidP="00636B71">
      <w:pPr>
        <w:numPr>
          <w:ilvl w:val="0"/>
          <w:numId w:val="9"/>
        </w:numPr>
        <w:rPr>
          <w:rFonts w:eastAsia="Times New Roman" w:cs="Arial"/>
          <w:sz w:val="22"/>
          <w:lang w:eastAsia="sl-SI"/>
        </w:rPr>
      </w:pPr>
      <w:r w:rsidRPr="00B34B34">
        <w:rPr>
          <w:rFonts w:eastAsia="Times New Roman" w:cs="Arial"/>
          <w:sz w:val="22"/>
          <w:lang w:eastAsia="sl-SI"/>
        </w:rPr>
        <w:t xml:space="preserve">navesti vse podizvajalce ter vsak del javnega naročila, ki ga namerava oddati v </w:t>
      </w:r>
      <w:proofErr w:type="spellStart"/>
      <w:r w:rsidRPr="00B34B34">
        <w:rPr>
          <w:rFonts w:eastAsia="Times New Roman" w:cs="Arial"/>
          <w:sz w:val="22"/>
          <w:lang w:eastAsia="sl-SI"/>
        </w:rPr>
        <w:t>podizvajanje</w:t>
      </w:r>
      <w:proofErr w:type="spellEnd"/>
      <w:r w:rsidRPr="00B34B34">
        <w:rPr>
          <w:rFonts w:eastAsia="Times New Roman" w:cs="Arial"/>
          <w:sz w:val="22"/>
          <w:lang w:eastAsia="sl-SI"/>
        </w:rPr>
        <w:t xml:space="preserve">, </w:t>
      </w:r>
    </w:p>
    <w:p w14:paraId="53DD8A01" w14:textId="77777777" w:rsidR="0077559D" w:rsidRPr="00B34B34" w:rsidRDefault="0077559D" w:rsidP="00636B71">
      <w:pPr>
        <w:numPr>
          <w:ilvl w:val="0"/>
          <w:numId w:val="9"/>
        </w:numPr>
        <w:rPr>
          <w:rFonts w:eastAsia="Times New Roman" w:cs="Arial"/>
          <w:sz w:val="22"/>
          <w:lang w:eastAsia="sl-SI"/>
        </w:rPr>
      </w:pPr>
      <w:r w:rsidRPr="00B34B34">
        <w:rPr>
          <w:rFonts w:eastAsia="Times New Roman" w:cs="Arial"/>
          <w:sz w:val="22"/>
          <w:lang w:eastAsia="sl-SI"/>
        </w:rPr>
        <w:t xml:space="preserve">kontaktne podatke in zakonite zastopnike predlaganih podizvajalcev, </w:t>
      </w:r>
    </w:p>
    <w:p w14:paraId="75043A67" w14:textId="77777777" w:rsidR="0077559D" w:rsidRPr="00B34B34" w:rsidRDefault="0077559D" w:rsidP="00636B71">
      <w:pPr>
        <w:numPr>
          <w:ilvl w:val="0"/>
          <w:numId w:val="9"/>
        </w:numPr>
        <w:rPr>
          <w:rFonts w:eastAsia="Times New Roman" w:cs="Arial"/>
          <w:sz w:val="22"/>
          <w:lang w:eastAsia="sl-SI"/>
        </w:rPr>
      </w:pPr>
      <w:r w:rsidRPr="00B34B34">
        <w:rPr>
          <w:rFonts w:eastAsia="Times New Roman" w:cs="Arial"/>
          <w:sz w:val="22"/>
          <w:lang w:eastAsia="sl-SI"/>
        </w:rPr>
        <w:t xml:space="preserve">izpolnjene ESPD teh podizvajalcev v skladu z 79. členom ZJN-3 ter </w:t>
      </w:r>
    </w:p>
    <w:p w14:paraId="3E416CCA" w14:textId="77777777" w:rsidR="0077559D" w:rsidRPr="00B34B34" w:rsidRDefault="0077559D" w:rsidP="00636B71">
      <w:pPr>
        <w:numPr>
          <w:ilvl w:val="0"/>
          <w:numId w:val="9"/>
        </w:numPr>
        <w:rPr>
          <w:rFonts w:eastAsia="Times New Roman" w:cs="Arial"/>
          <w:sz w:val="22"/>
          <w:lang w:eastAsia="sl-SI"/>
        </w:rPr>
      </w:pPr>
      <w:r w:rsidRPr="00B34B34">
        <w:rPr>
          <w:rFonts w:eastAsia="Times New Roman" w:cs="Arial"/>
          <w:sz w:val="22"/>
          <w:lang w:eastAsia="sl-SI"/>
        </w:rPr>
        <w:t xml:space="preserve">priložiti zahtevo podizvajalca za neposredno plačilo, </w:t>
      </w:r>
      <w:r w:rsidRPr="00B34B34">
        <w:rPr>
          <w:rFonts w:eastAsia="Times New Roman" w:cs="Arial"/>
          <w:b/>
          <w:bCs/>
          <w:sz w:val="22"/>
          <w:lang w:eastAsia="sl-SI"/>
        </w:rPr>
        <w:t>če podizvajalec to zahteva.</w:t>
      </w:r>
    </w:p>
    <w:p w14:paraId="6EF76675" w14:textId="77777777" w:rsidR="0077559D" w:rsidRPr="00B34B34" w:rsidRDefault="0077559D" w:rsidP="0077559D">
      <w:pPr>
        <w:rPr>
          <w:rFonts w:eastAsia="Times New Roman" w:cs="Arial"/>
          <w:sz w:val="22"/>
          <w:lang w:eastAsia="sl-SI"/>
        </w:rPr>
      </w:pPr>
    </w:p>
    <w:p w14:paraId="242297FB" w14:textId="52BC9F42" w:rsidR="0077559D" w:rsidRPr="00B34B34" w:rsidRDefault="0077559D" w:rsidP="0077559D">
      <w:pPr>
        <w:rPr>
          <w:rFonts w:eastAsia="Times New Roman" w:cs="Arial"/>
          <w:sz w:val="22"/>
          <w:lang w:eastAsia="sl-SI"/>
        </w:rPr>
      </w:pPr>
      <w:r w:rsidRPr="00B34B34">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w:t>
      </w:r>
      <w:r w:rsidR="008B1E4A" w:rsidRPr="00B34B34">
        <w:rPr>
          <w:rFonts w:eastAsia="Times New Roman" w:cs="Arial"/>
          <w:sz w:val="22"/>
          <w:lang w:eastAsia="sl-SI"/>
        </w:rPr>
        <w:t xml:space="preserve"> okvirnega sporazuma</w:t>
      </w:r>
      <w:r w:rsidRPr="00B34B34">
        <w:rPr>
          <w:rFonts w:eastAsia="Times New Roman"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B34B34" w:rsidRDefault="0077559D" w:rsidP="0077559D">
      <w:pPr>
        <w:ind w:left="357"/>
        <w:rPr>
          <w:rFonts w:eastAsia="Times New Roman" w:cs="Arial"/>
          <w:sz w:val="22"/>
          <w:lang w:eastAsia="sl-SI"/>
        </w:rPr>
      </w:pPr>
    </w:p>
    <w:p w14:paraId="0AF88A22" w14:textId="77777777" w:rsidR="0077559D" w:rsidRPr="00B34B34" w:rsidRDefault="0077559D" w:rsidP="0077559D">
      <w:pPr>
        <w:rPr>
          <w:rFonts w:eastAsia="Times New Roman" w:cs="Arial"/>
          <w:sz w:val="22"/>
          <w:lang w:eastAsia="sl-SI"/>
        </w:rPr>
      </w:pPr>
      <w:r w:rsidRPr="00B34B34">
        <w:rPr>
          <w:rFonts w:eastAsia="Times New Roman" w:cs="Arial"/>
          <w:sz w:val="22"/>
          <w:lang w:eastAsia="sl-SI"/>
        </w:rPr>
        <w:t>Naročnik bo zavrnil vsakega</w:t>
      </w:r>
      <w:r w:rsidR="005571B4" w:rsidRPr="00B34B34">
        <w:rPr>
          <w:rFonts w:eastAsia="Times New Roman" w:cs="Arial"/>
          <w:sz w:val="22"/>
          <w:lang w:eastAsia="sl-SI"/>
        </w:rPr>
        <w:t xml:space="preserve"> naknadno nominiranega</w:t>
      </w:r>
      <w:r w:rsidRPr="00B34B34">
        <w:rPr>
          <w:rFonts w:eastAsia="Times New Roman" w:cs="Arial"/>
          <w:sz w:val="22"/>
          <w:lang w:eastAsia="sl-SI"/>
        </w:rPr>
        <w:t xml:space="preserve"> podizvajalca: </w:t>
      </w:r>
    </w:p>
    <w:p w14:paraId="7BD7E894" w14:textId="3E5EC8A3"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če zanj obstajajo razlogi za izključitev, kot so navedeni v</w:t>
      </w:r>
      <w:r w:rsidR="0075148C" w:rsidRPr="00B34B34">
        <w:rPr>
          <w:rFonts w:eastAsia="Times New Roman" w:cs="Arial"/>
          <w:sz w:val="22"/>
          <w:lang w:eastAsia="sl-SI"/>
        </w:rPr>
        <w:t xml:space="preserve"> točki 9.1 </w:t>
      </w:r>
      <w:r w:rsidRPr="00B34B34">
        <w:rPr>
          <w:rFonts w:eastAsia="Times New Roman" w:cs="Arial"/>
          <w:sz w:val="22"/>
          <w:lang w:eastAsia="sl-SI"/>
        </w:rPr>
        <w:t xml:space="preserve">te razpisne dokumentacije ter zahteval zamenjavo, </w:t>
      </w:r>
    </w:p>
    <w:p w14:paraId="250278BE" w14:textId="77777777"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če bi to lahko vplivalo na nemoteno izvajanje ali dokončanje del,</w:t>
      </w:r>
    </w:p>
    <w:p w14:paraId="6ADED7FA" w14:textId="77777777"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 xml:space="preserve">če novi podizvajalec ne izpolnjuje pogojev v zvezi z oddajo javnega naročila. </w:t>
      </w:r>
    </w:p>
    <w:p w14:paraId="50D2E118" w14:textId="77777777" w:rsidR="0077559D" w:rsidRPr="00B34B34" w:rsidRDefault="0077559D" w:rsidP="0077559D">
      <w:pPr>
        <w:rPr>
          <w:rFonts w:eastAsia="Times New Roman" w:cs="Arial"/>
          <w:sz w:val="22"/>
          <w:lang w:eastAsia="sl-SI"/>
        </w:rPr>
      </w:pPr>
      <w:r w:rsidRPr="00B34B34">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B34B34" w:rsidRDefault="0077559D" w:rsidP="00636B71">
      <w:pPr>
        <w:numPr>
          <w:ilvl w:val="0"/>
          <w:numId w:val="10"/>
        </w:numPr>
        <w:rPr>
          <w:rFonts w:eastAsia="Times New Roman" w:cs="Arial"/>
          <w:sz w:val="22"/>
          <w:lang w:eastAsia="sl-SI"/>
        </w:rPr>
      </w:pPr>
      <w:r w:rsidRPr="00B34B34">
        <w:rPr>
          <w:rFonts w:eastAsia="Times New Roman" w:cs="Arial"/>
          <w:sz w:val="22"/>
          <w:lang w:eastAsia="sl-SI"/>
        </w:rPr>
        <w:t>glavni izvajalec svojemu računu ali situaciji priložiti račun ali situacijo podizvajalca, ki ga je predhodno potrdil.</w:t>
      </w:r>
    </w:p>
    <w:p w14:paraId="7E820C13" w14:textId="77777777" w:rsidR="0077559D" w:rsidRPr="00B34B34" w:rsidRDefault="0077559D" w:rsidP="00B22C17">
      <w:pPr>
        <w:rPr>
          <w:rFonts w:eastAsia="Times New Roman" w:cs="Arial"/>
          <w:sz w:val="22"/>
        </w:rPr>
      </w:pPr>
    </w:p>
    <w:p w14:paraId="5E161FF9" w14:textId="77777777" w:rsidR="0077559D" w:rsidRPr="00B34B34" w:rsidRDefault="0077559D" w:rsidP="0077559D">
      <w:pPr>
        <w:rPr>
          <w:rFonts w:eastAsia="Times New Roman" w:cs="Arial"/>
          <w:sz w:val="22"/>
          <w:lang w:eastAsia="sl-SI"/>
        </w:rPr>
      </w:pPr>
      <w:r w:rsidRPr="00B34B34">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w:t>
      </w:r>
      <w:r w:rsidRPr="00B34B34">
        <w:rPr>
          <w:rFonts w:eastAsia="Times New Roman" w:cs="Arial"/>
          <w:sz w:val="22"/>
          <w:lang w:eastAsia="sl-SI"/>
        </w:rPr>
        <w:lastRenderedPageBreak/>
        <w:t xml:space="preserve">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B34B34" w:rsidRDefault="003529CF" w:rsidP="003F7D4F">
      <w:pPr>
        <w:rPr>
          <w:rFonts w:cs="Arial"/>
          <w:sz w:val="22"/>
        </w:rPr>
      </w:pPr>
    </w:p>
    <w:p w14:paraId="471068C7" w14:textId="224B77A6" w:rsidR="00EF75B8" w:rsidRPr="00B34B34" w:rsidRDefault="00EF75B8" w:rsidP="003F7D4F">
      <w:pPr>
        <w:rPr>
          <w:rFonts w:cs="Arial"/>
          <w:sz w:val="22"/>
        </w:rPr>
      </w:pPr>
      <w:r w:rsidRPr="00B34B34">
        <w:rPr>
          <w:rFonts w:cs="Arial"/>
          <w:sz w:val="22"/>
        </w:rPr>
        <w:t xml:space="preserve">Izbrani ponudnik v razmerju do naročnika v celoti odgovarja za izvedbo naročila. </w:t>
      </w:r>
    </w:p>
    <w:p w14:paraId="5B906DD6" w14:textId="77777777" w:rsidR="003F7D4F" w:rsidRPr="00B34B34" w:rsidRDefault="003F7D4F" w:rsidP="007C0ED8">
      <w:pPr>
        <w:pStyle w:val="Naslov3"/>
        <w:ind w:left="284"/>
        <w:rPr>
          <w:rFonts w:ascii="Arial" w:hAnsi="Arial" w:cs="Arial"/>
          <w:i w:val="0"/>
          <w:iCs/>
          <w:sz w:val="22"/>
          <w:szCs w:val="22"/>
        </w:rPr>
      </w:pPr>
      <w:bookmarkStart w:id="207" w:name="_Toc336851756"/>
      <w:bookmarkStart w:id="208" w:name="_Toc336851804"/>
      <w:bookmarkStart w:id="209" w:name="_Toc148082510"/>
      <w:r w:rsidRPr="00B34B34">
        <w:rPr>
          <w:rFonts w:ascii="Arial" w:hAnsi="Arial" w:cs="Arial"/>
          <w:i w:val="0"/>
          <w:iCs/>
          <w:sz w:val="22"/>
          <w:szCs w:val="22"/>
        </w:rPr>
        <w:t>Variantne ponudbe</w:t>
      </w:r>
      <w:bookmarkEnd w:id="207"/>
      <w:bookmarkEnd w:id="208"/>
      <w:bookmarkEnd w:id="209"/>
    </w:p>
    <w:p w14:paraId="4ED298E3" w14:textId="77777777" w:rsidR="001A06F0" w:rsidRPr="00B34B34" w:rsidRDefault="003F7D4F" w:rsidP="001A06F0">
      <w:pPr>
        <w:rPr>
          <w:rFonts w:cs="Arial"/>
          <w:sz w:val="22"/>
        </w:rPr>
      </w:pPr>
      <w:r w:rsidRPr="00B34B34">
        <w:rPr>
          <w:rFonts w:cs="Arial"/>
          <w:sz w:val="22"/>
        </w:rPr>
        <w:t>Variantne ponudbe niso dopuščene</w:t>
      </w:r>
      <w:r w:rsidR="001A06F0" w:rsidRPr="00B34B34">
        <w:rPr>
          <w:rFonts w:cs="Arial"/>
          <w:sz w:val="22"/>
        </w:rPr>
        <w:t>.</w:t>
      </w:r>
      <w:bookmarkStart w:id="210" w:name="_Toc336851757"/>
      <w:bookmarkStart w:id="211" w:name="_Toc336851805"/>
    </w:p>
    <w:p w14:paraId="004016C2" w14:textId="77777777" w:rsidR="003F7D4F" w:rsidRPr="00B34B34" w:rsidRDefault="003F7D4F" w:rsidP="007C0ED8">
      <w:pPr>
        <w:pStyle w:val="Naslov3"/>
        <w:ind w:left="284"/>
        <w:rPr>
          <w:rFonts w:ascii="Arial" w:hAnsi="Arial" w:cs="Arial"/>
          <w:i w:val="0"/>
          <w:iCs/>
          <w:sz w:val="22"/>
          <w:szCs w:val="22"/>
        </w:rPr>
      </w:pPr>
      <w:bookmarkStart w:id="212" w:name="_Toc148082511"/>
      <w:r w:rsidRPr="00B34B34">
        <w:rPr>
          <w:rFonts w:ascii="Arial" w:hAnsi="Arial" w:cs="Arial"/>
          <w:i w:val="0"/>
          <w:iCs/>
          <w:sz w:val="22"/>
          <w:szCs w:val="22"/>
        </w:rPr>
        <w:t>Jezik ponudbe</w:t>
      </w:r>
      <w:bookmarkEnd w:id="210"/>
      <w:bookmarkEnd w:id="211"/>
      <w:bookmarkEnd w:id="212"/>
    </w:p>
    <w:p w14:paraId="35B5BF3C" w14:textId="721F0837" w:rsidR="003F7D4F" w:rsidRPr="00B34B34" w:rsidRDefault="002C035F" w:rsidP="003F7D4F">
      <w:pPr>
        <w:rPr>
          <w:rFonts w:cs="Arial"/>
          <w:sz w:val="22"/>
        </w:rPr>
      </w:pPr>
      <w:r w:rsidRPr="00B34B34">
        <w:rPr>
          <w:rFonts w:cs="Arial"/>
          <w:sz w:val="22"/>
        </w:rPr>
        <w:t xml:space="preserve">Postopek javnega naročanja poteka v slovenskem jeziku. </w:t>
      </w:r>
      <w:r w:rsidR="003F7D4F" w:rsidRPr="00B34B34">
        <w:rPr>
          <w:rFonts w:cs="Arial"/>
          <w:sz w:val="22"/>
        </w:rPr>
        <w:t xml:space="preserve">Vsi dokumenti v zvezi s ponudbo </w:t>
      </w:r>
      <w:r w:rsidR="002A367F" w:rsidRPr="00B34B34">
        <w:rPr>
          <w:rFonts w:cs="Arial"/>
          <w:sz w:val="22"/>
        </w:rPr>
        <w:t>morajo biti v slovenskem jeziku</w:t>
      </w:r>
      <w:r w:rsidR="00FB1C4C" w:rsidRPr="00B34B34">
        <w:rPr>
          <w:rFonts w:cs="Arial"/>
          <w:sz w:val="22"/>
        </w:rPr>
        <w:t>.</w:t>
      </w:r>
      <w:r w:rsidR="00002B03" w:rsidRPr="00B34B34">
        <w:rPr>
          <w:rFonts w:cs="Arial"/>
          <w:sz w:val="22"/>
        </w:rPr>
        <w:t xml:space="preserve"> Izjema so kopije zahtevanih certifikatov.</w:t>
      </w:r>
    </w:p>
    <w:p w14:paraId="06EE8ABB" w14:textId="77777777" w:rsidR="003F7D4F" w:rsidRPr="00B34B34" w:rsidRDefault="002A267D" w:rsidP="007C0ED8">
      <w:pPr>
        <w:pStyle w:val="Naslov3"/>
        <w:ind w:left="284"/>
        <w:rPr>
          <w:rFonts w:ascii="Arial" w:hAnsi="Arial" w:cs="Arial"/>
          <w:i w:val="0"/>
          <w:iCs/>
          <w:sz w:val="22"/>
          <w:szCs w:val="22"/>
        </w:rPr>
      </w:pPr>
      <w:bookmarkStart w:id="213" w:name="_Toc336851758"/>
      <w:bookmarkStart w:id="214" w:name="_Toc336851806"/>
      <w:bookmarkStart w:id="215" w:name="_Toc509690875"/>
      <w:bookmarkStart w:id="216" w:name="_Toc148082512"/>
      <w:r w:rsidRPr="00B34B34">
        <w:rPr>
          <w:rFonts w:ascii="Arial" w:hAnsi="Arial" w:cs="Arial"/>
          <w:i w:val="0"/>
          <w:iCs/>
          <w:sz w:val="22"/>
          <w:szCs w:val="22"/>
        </w:rPr>
        <w:t>Priprava in oddaja ponudbe v sistemu e-JN</w:t>
      </w:r>
      <w:bookmarkEnd w:id="213"/>
      <w:bookmarkEnd w:id="214"/>
      <w:bookmarkEnd w:id="215"/>
      <w:bookmarkEnd w:id="216"/>
    </w:p>
    <w:p w14:paraId="084CD9C4" w14:textId="635FC1E3" w:rsidR="002A267D" w:rsidRPr="00B34B34" w:rsidRDefault="002A267D" w:rsidP="002A267D">
      <w:pPr>
        <w:rPr>
          <w:rFonts w:cs="Arial"/>
          <w:sz w:val="22"/>
        </w:rPr>
      </w:pPr>
      <w:r w:rsidRPr="00B34B34">
        <w:rPr>
          <w:rFonts w:cs="Arial"/>
          <w:sz w:val="22"/>
        </w:rPr>
        <w:t>Ponudnik ponudbeno dokumentacijo odda na način, da po registraciji oziroma prijavi v sistem e</w:t>
      </w:r>
      <w:r w:rsidR="00372295" w:rsidRPr="00B34B34">
        <w:rPr>
          <w:rFonts w:cs="Arial"/>
          <w:sz w:val="22"/>
        </w:rPr>
        <w:t>-</w:t>
      </w:r>
      <w:r w:rsidRPr="00B34B34">
        <w:rPr>
          <w:rFonts w:cs="Arial"/>
          <w:sz w:val="22"/>
        </w:rPr>
        <w:t xml:space="preserve">JN na naslovu: </w:t>
      </w:r>
      <w:hyperlink r:id="rId17" w:history="1">
        <w:r w:rsidRPr="00B34B34">
          <w:rPr>
            <w:rStyle w:val="Hiperpovezava"/>
            <w:rFonts w:cs="Arial"/>
            <w:sz w:val="22"/>
            <w:lang w:eastAsia="sl-SI"/>
          </w:rPr>
          <w:t>https://ejn.gov.si/eJN2</w:t>
        </w:r>
      </w:hyperlink>
      <w:r w:rsidRPr="00B34B34">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B34B34" w:rsidRDefault="002A267D" w:rsidP="002A267D">
      <w:pPr>
        <w:rPr>
          <w:rFonts w:cs="Arial"/>
          <w:sz w:val="22"/>
        </w:rPr>
      </w:pPr>
    </w:p>
    <w:p w14:paraId="5E733DB8" w14:textId="6B9E1A79" w:rsidR="002A267D" w:rsidRPr="00B34B34" w:rsidRDefault="002A267D" w:rsidP="002A267D">
      <w:pPr>
        <w:rPr>
          <w:rFonts w:cs="Arial"/>
          <w:sz w:val="22"/>
        </w:rPr>
      </w:pPr>
      <w:r w:rsidRPr="00B34B34">
        <w:rPr>
          <w:rFonts w:cs="Arial"/>
          <w:sz w:val="22"/>
        </w:rPr>
        <w:t xml:space="preserve">Podrobna navodila v zvezi z načinom priprave in oddaje ponudbe so navedena v Navodilih za uporabo e-JN, ki so del te razpisne dokumentacije in objavljena na spletnem naslovu </w:t>
      </w:r>
      <w:hyperlink r:id="rId18" w:history="1">
        <w:r w:rsidRPr="00B34B34">
          <w:rPr>
            <w:rStyle w:val="Hiperpovezava"/>
            <w:rFonts w:cs="Arial"/>
            <w:sz w:val="22"/>
          </w:rPr>
          <w:t>https://ejn.gov.si/eJN2</w:t>
        </w:r>
      </w:hyperlink>
      <w:r w:rsidRPr="00B34B34">
        <w:rPr>
          <w:rFonts w:cs="Arial"/>
          <w:sz w:val="22"/>
        </w:rPr>
        <w:t>.</w:t>
      </w:r>
    </w:p>
    <w:p w14:paraId="0613A832" w14:textId="77777777" w:rsidR="009139AC" w:rsidRPr="00B34B34" w:rsidRDefault="009139AC" w:rsidP="007C0ED8">
      <w:pPr>
        <w:pStyle w:val="Naslov3"/>
        <w:ind w:left="0" w:firstLine="0"/>
        <w:rPr>
          <w:rFonts w:ascii="Arial" w:hAnsi="Arial" w:cs="Arial"/>
          <w:i w:val="0"/>
          <w:iCs/>
          <w:sz w:val="22"/>
          <w:szCs w:val="22"/>
        </w:rPr>
      </w:pPr>
      <w:bookmarkStart w:id="217" w:name="_Toc509692077"/>
      <w:bookmarkStart w:id="218" w:name="_Toc509692078"/>
      <w:bookmarkStart w:id="219" w:name="_Toc509692079"/>
      <w:bookmarkStart w:id="220" w:name="_Toc509692080"/>
      <w:bookmarkStart w:id="221" w:name="_Toc336851759"/>
      <w:bookmarkStart w:id="222" w:name="_Toc336851807"/>
      <w:bookmarkStart w:id="223" w:name="_Toc148082513"/>
      <w:bookmarkEnd w:id="217"/>
      <w:bookmarkEnd w:id="218"/>
      <w:bookmarkEnd w:id="219"/>
      <w:bookmarkEnd w:id="220"/>
      <w:r w:rsidRPr="00B34B34">
        <w:rPr>
          <w:rFonts w:ascii="Arial" w:hAnsi="Arial" w:cs="Arial"/>
          <w:i w:val="0"/>
          <w:iCs/>
          <w:sz w:val="22"/>
          <w:szCs w:val="22"/>
        </w:rPr>
        <w:t>Veljavnost ponudbe</w:t>
      </w:r>
      <w:bookmarkEnd w:id="221"/>
      <w:bookmarkEnd w:id="222"/>
      <w:bookmarkEnd w:id="223"/>
    </w:p>
    <w:p w14:paraId="1FB51EA7" w14:textId="29EE1630" w:rsidR="00C01BE3" w:rsidRDefault="009139AC" w:rsidP="009139AC">
      <w:pPr>
        <w:rPr>
          <w:rFonts w:cs="Arial"/>
          <w:sz w:val="22"/>
        </w:rPr>
      </w:pPr>
      <w:r w:rsidRPr="00A121DD">
        <w:rPr>
          <w:rFonts w:cs="Arial"/>
          <w:sz w:val="22"/>
        </w:rPr>
        <w:t>Ponudba mora veljati</w:t>
      </w:r>
      <w:r w:rsidR="007E4B0F" w:rsidRPr="00A121DD">
        <w:rPr>
          <w:rFonts w:cs="Arial"/>
          <w:sz w:val="22"/>
        </w:rPr>
        <w:t xml:space="preserve"> </w:t>
      </w:r>
      <w:r w:rsidR="00490361" w:rsidRPr="00A121DD">
        <w:rPr>
          <w:rFonts w:cs="Arial"/>
          <w:b/>
          <w:bCs/>
          <w:sz w:val="22"/>
        </w:rPr>
        <w:t>še 120 dni</w:t>
      </w:r>
      <w:r w:rsidR="003354EC" w:rsidRPr="00A121DD">
        <w:rPr>
          <w:rFonts w:cs="Arial"/>
          <w:b/>
          <w:bCs/>
          <w:sz w:val="22"/>
        </w:rPr>
        <w:t xml:space="preserve"> od datuma odpiranja ponudb</w:t>
      </w:r>
      <w:r w:rsidR="003354EC">
        <w:rPr>
          <w:rFonts w:cs="Arial"/>
          <w:sz w:val="22"/>
        </w:rPr>
        <w:t xml:space="preserve">. Rok prične teči naslednji dan po javnem odpiranju ponudb. </w:t>
      </w:r>
    </w:p>
    <w:p w14:paraId="2DD5E889" w14:textId="77777777" w:rsidR="00A121DD" w:rsidRPr="00B34B34" w:rsidRDefault="00A121DD" w:rsidP="009139AC">
      <w:pPr>
        <w:rPr>
          <w:rFonts w:cs="Arial"/>
          <w:sz w:val="22"/>
        </w:rPr>
      </w:pPr>
    </w:p>
    <w:p w14:paraId="0B3B70BE" w14:textId="77777777" w:rsidR="00C01BE3" w:rsidRPr="00B34B34" w:rsidRDefault="00C01BE3" w:rsidP="00C01BE3">
      <w:pPr>
        <w:rPr>
          <w:rFonts w:cs="Arial"/>
          <w:sz w:val="22"/>
        </w:rPr>
      </w:pPr>
      <w:r w:rsidRPr="00B34B34">
        <w:rPr>
          <w:rFonts w:cs="Arial"/>
          <w:sz w:val="22"/>
        </w:rPr>
        <w:t xml:space="preserve">V izjemnih okoliščinah bo naročnik lahko zahteval, da ponudniki podaljšajo čas veljavnosti ponudb za določeno dodatno obdobje. </w:t>
      </w:r>
    </w:p>
    <w:p w14:paraId="521AB7B6" w14:textId="77777777" w:rsidR="00BB1E26" w:rsidRPr="00B34B34" w:rsidRDefault="009139AC" w:rsidP="00127F35">
      <w:pPr>
        <w:pStyle w:val="Naslov3"/>
        <w:ind w:left="284"/>
        <w:rPr>
          <w:rFonts w:ascii="Arial" w:hAnsi="Arial" w:cs="Arial"/>
          <w:i w:val="0"/>
          <w:iCs/>
          <w:sz w:val="22"/>
          <w:szCs w:val="22"/>
        </w:rPr>
      </w:pPr>
      <w:bookmarkStart w:id="224" w:name="_Toc336851760"/>
      <w:bookmarkStart w:id="225" w:name="_Toc336851808"/>
      <w:bookmarkStart w:id="226" w:name="_Toc148082514"/>
      <w:r w:rsidRPr="00B34B34">
        <w:rPr>
          <w:rFonts w:ascii="Arial" w:hAnsi="Arial" w:cs="Arial"/>
          <w:i w:val="0"/>
          <w:iCs/>
          <w:sz w:val="22"/>
          <w:szCs w:val="22"/>
        </w:rPr>
        <w:t>Stroški ponudbe</w:t>
      </w:r>
      <w:bookmarkEnd w:id="224"/>
      <w:bookmarkEnd w:id="225"/>
      <w:bookmarkEnd w:id="226"/>
    </w:p>
    <w:p w14:paraId="660699E8" w14:textId="77777777" w:rsidR="009139AC" w:rsidRPr="00B34B34" w:rsidRDefault="009139AC" w:rsidP="009139AC">
      <w:pPr>
        <w:rPr>
          <w:rFonts w:cs="Arial"/>
          <w:sz w:val="22"/>
        </w:rPr>
      </w:pPr>
      <w:r w:rsidRPr="00B34B34">
        <w:rPr>
          <w:rFonts w:cs="Arial"/>
          <w:sz w:val="22"/>
        </w:rPr>
        <w:t>Vse stroške, povezane s pripravo in predložitvijo ponudbe, nosi ponudnik.</w:t>
      </w:r>
    </w:p>
    <w:p w14:paraId="264B3C7D" w14:textId="77777777" w:rsidR="0077559D" w:rsidRPr="00B34B34" w:rsidRDefault="0077559D" w:rsidP="00127F35">
      <w:pPr>
        <w:pStyle w:val="Naslov3"/>
        <w:ind w:left="284"/>
        <w:rPr>
          <w:rFonts w:ascii="Arial" w:hAnsi="Arial" w:cs="Arial"/>
          <w:i w:val="0"/>
          <w:iCs/>
          <w:sz w:val="22"/>
          <w:szCs w:val="22"/>
        </w:rPr>
      </w:pPr>
      <w:bookmarkStart w:id="227" w:name="_Toc148082515"/>
      <w:r w:rsidRPr="00B34B34">
        <w:rPr>
          <w:rFonts w:ascii="Arial" w:hAnsi="Arial" w:cs="Arial"/>
          <w:i w:val="0"/>
          <w:iCs/>
          <w:sz w:val="22"/>
          <w:szCs w:val="22"/>
        </w:rPr>
        <w:t>Protikorupcijsko določilo</w:t>
      </w:r>
      <w:bookmarkEnd w:id="227"/>
    </w:p>
    <w:p w14:paraId="2F5C4DC5" w14:textId="62CBA9BB" w:rsidR="0077559D" w:rsidRPr="00B34B34" w:rsidRDefault="0077559D" w:rsidP="0077559D">
      <w:pPr>
        <w:rPr>
          <w:rFonts w:cs="Arial"/>
          <w:sz w:val="22"/>
        </w:rPr>
      </w:pPr>
      <w:r w:rsidRPr="00B34B34">
        <w:rPr>
          <w:rFonts w:cs="Arial"/>
          <w:sz w:val="22"/>
        </w:rPr>
        <w:t xml:space="preserve">V postopku oddaje javnega naročila naročnik in ponudniki ne smejo </w:t>
      </w:r>
      <w:r w:rsidR="00EF2AFB" w:rsidRPr="00B34B34">
        <w:rPr>
          <w:rFonts w:cs="Arial"/>
          <w:sz w:val="22"/>
        </w:rPr>
        <w:t>začenjati</w:t>
      </w:r>
      <w:r w:rsidRPr="00B34B34">
        <w:rPr>
          <w:rFonts w:cs="Arial"/>
          <w:sz w:val="22"/>
        </w:rPr>
        <w:t xml:space="preserve"> in izvajati dejanj, ki bi vnaprej določila izbor določene ponudbe, ali ki bi povzročila, da</w:t>
      </w:r>
      <w:r w:rsidR="008B1E4A" w:rsidRPr="00B34B34">
        <w:rPr>
          <w:rFonts w:cs="Arial"/>
          <w:sz w:val="22"/>
        </w:rPr>
        <w:t xml:space="preserve"> okvirni sporazum </w:t>
      </w:r>
      <w:r w:rsidRPr="00B34B34">
        <w:rPr>
          <w:rFonts w:cs="Arial"/>
          <w:sz w:val="22"/>
        </w:rPr>
        <w:t xml:space="preserve">ne bi </w:t>
      </w:r>
      <w:r w:rsidR="00EF2AFB" w:rsidRPr="00B34B34">
        <w:rPr>
          <w:rFonts w:cs="Arial"/>
          <w:sz w:val="22"/>
        </w:rPr>
        <w:t>začel</w:t>
      </w:r>
      <w:r w:rsidR="008B1E4A" w:rsidRPr="00B34B34">
        <w:rPr>
          <w:rFonts w:cs="Arial"/>
          <w:sz w:val="22"/>
        </w:rPr>
        <w:t xml:space="preserve"> </w:t>
      </w:r>
      <w:r w:rsidRPr="00B34B34">
        <w:rPr>
          <w:rFonts w:cs="Arial"/>
          <w:sz w:val="22"/>
        </w:rPr>
        <w:t>veljati oziroma ne bi bil</w:t>
      </w:r>
      <w:r w:rsidR="008B1E4A" w:rsidRPr="00B34B34">
        <w:rPr>
          <w:rFonts w:cs="Arial"/>
          <w:sz w:val="22"/>
        </w:rPr>
        <w:t xml:space="preserve"> </w:t>
      </w:r>
      <w:r w:rsidRPr="00B34B34">
        <w:rPr>
          <w:rFonts w:cs="Arial"/>
          <w:sz w:val="22"/>
        </w:rPr>
        <w:t xml:space="preserve">izpolnjen. </w:t>
      </w:r>
    </w:p>
    <w:p w14:paraId="0320478D" w14:textId="77777777" w:rsidR="0077559D" w:rsidRPr="00B34B34" w:rsidRDefault="0077559D" w:rsidP="0077559D">
      <w:pPr>
        <w:rPr>
          <w:rFonts w:cs="Arial"/>
          <w:sz w:val="22"/>
        </w:rPr>
      </w:pPr>
    </w:p>
    <w:p w14:paraId="08659C8E" w14:textId="7423EB94" w:rsidR="0077559D" w:rsidRPr="00B34B34" w:rsidRDefault="0077559D" w:rsidP="0077559D">
      <w:pPr>
        <w:rPr>
          <w:rFonts w:cs="Arial"/>
          <w:sz w:val="22"/>
        </w:rPr>
      </w:pPr>
      <w:r w:rsidRPr="00B34B34">
        <w:rPr>
          <w:rFonts w:cs="Arial"/>
          <w:sz w:val="22"/>
        </w:rPr>
        <w:t xml:space="preserve">Vsakršno lobiranje v postopkih oddaje javnih naročil je prepovedano. </w:t>
      </w:r>
    </w:p>
    <w:p w14:paraId="3173EF50" w14:textId="1CE56500" w:rsidR="00F84261" w:rsidRPr="00B34B34" w:rsidRDefault="00EE7706" w:rsidP="00270C51">
      <w:pPr>
        <w:keepNext/>
        <w:keepLines/>
        <w:numPr>
          <w:ilvl w:val="0"/>
          <w:numId w:val="18"/>
        </w:numPr>
        <w:spacing w:before="100" w:beforeAutospacing="1" w:after="100" w:afterAutospacing="1"/>
        <w:outlineLvl w:val="0"/>
        <w:rPr>
          <w:rFonts w:eastAsia="Times New Roman" w:cs="Arial"/>
          <w:b/>
          <w:bCs/>
          <w:caps/>
          <w:sz w:val="22"/>
        </w:rPr>
      </w:pPr>
      <w:bookmarkStart w:id="228" w:name="_Toc148082516"/>
      <w:r w:rsidRPr="00B34B34">
        <w:rPr>
          <w:rFonts w:eastAsia="Times New Roman" w:cs="Arial"/>
          <w:b/>
          <w:bCs/>
          <w:caps/>
          <w:sz w:val="22"/>
        </w:rPr>
        <w:t>FINANČNA ZAVAROVANJA</w:t>
      </w:r>
      <w:bookmarkEnd w:id="228"/>
    </w:p>
    <w:p w14:paraId="11B0B6FE" w14:textId="77777777" w:rsidR="00EA20A9" w:rsidRPr="00B34B34" w:rsidRDefault="00EA20A9" w:rsidP="00EA20A9">
      <w:pPr>
        <w:pStyle w:val="Naslov3"/>
        <w:ind w:left="641" w:hanging="641"/>
        <w:rPr>
          <w:rFonts w:ascii="Arial" w:hAnsi="Arial" w:cs="Arial"/>
          <w:i w:val="0"/>
          <w:iCs/>
          <w:sz w:val="22"/>
          <w:szCs w:val="22"/>
        </w:rPr>
      </w:pPr>
      <w:bookmarkStart w:id="229" w:name="_Toc148082517"/>
      <w:bookmarkStart w:id="230" w:name="_Hlk54082675"/>
      <w:r w:rsidRPr="00B34B34">
        <w:rPr>
          <w:rFonts w:ascii="Arial" w:hAnsi="Arial" w:cs="Arial"/>
          <w:i w:val="0"/>
          <w:iCs/>
          <w:sz w:val="22"/>
          <w:szCs w:val="22"/>
        </w:rPr>
        <w:t>Zavarovanje za dobro izvedbo pogodbenih obveznosti</w:t>
      </w:r>
      <w:bookmarkEnd w:id="229"/>
    </w:p>
    <w:p w14:paraId="532D19FE" w14:textId="754BAB0C" w:rsidR="005E214F" w:rsidRPr="00B34B34" w:rsidRDefault="005E214F" w:rsidP="005E214F">
      <w:pPr>
        <w:spacing w:line="0" w:lineRule="atLeast"/>
        <w:rPr>
          <w:rFonts w:cs="Arial"/>
          <w:bCs/>
          <w:sz w:val="22"/>
          <w:lang w:eastAsia="zh-CN"/>
        </w:rPr>
      </w:pPr>
      <w:bookmarkStart w:id="231" w:name="_Hlk40421476"/>
      <w:bookmarkStart w:id="232" w:name="_Hlk34217157"/>
      <w:bookmarkStart w:id="233" w:name="_Hlk66702416"/>
      <w:r w:rsidRPr="00B34B34">
        <w:rPr>
          <w:rFonts w:cs="Arial"/>
          <w:sz w:val="22"/>
        </w:rPr>
        <w:t xml:space="preserve">Izbrani ponudnik bo moral naročniku </w:t>
      </w:r>
      <w:r w:rsidRPr="00B34B34">
        <w:rPr>
          <w:rFonts w:cs="Arial"/>
          <w:bCs/>
          <w:sz w:val="22"/>
          <w:lang w:eastAsia="zh-CN"/>
        </w:rPr>
        <w:t>najkasneje 5 (pet) delovnih dni po podpisu okvirnega sporazum</w:t>
      </w:r>
      <w:r w:rsidR="00935B09">
        <w:rPr>
          <w:rFonts w:cs="Arial"/>
          <w:bCs/>
          <w:sz w:val="22"/>
          <w:lang w:eastAsia="zh-CN"/>
        </w:rPr>
        <w:t>a za posamezni sklop</w:t>
      </w:r>
      <w:r w:rsidR="00F23C8B">
        <w:rPr>
          <w:rFonts w:cs="Arial"/>
          <w:bCs/>
          <w:sz w:val="22"/>
          <w:lang w:eastAsia="zh-CN"/>
        </w:rPr>
        <w:t xml:space="preserve"> </w:t>
      </w:r>
      <w:r w:rsidRPr="00B34B34">
        <w:rPr>
          <w:rFonts w:cs="Arial"/>
          <w:sz w:val="22"/>
        </w:rPr>
        <w:t xml:space="preserve">predložiti finančno zavarovanje za dobro izvedbo pogodbenih obveznosti </w:t>
      </w:r>
      <w:r w:rsidRPr="00B34B34">
        <w:rPr>
          <w:rFonts w:cs="Arial"/>
          <w:bCs/>
          <w:sz w:val="22"/>
          <w:lang w:eastAsia="zh-CN"/>
        </w:rPr>
        <w:t xml:space="preserve">v višini </w:t>
      </w:r>
      <w:r w:rsidRPr="00B34B34">
        <w:rPr>
          <w:rFonts w:cs="Arial"/>
          <w:b/>
          <w:sz w:val="22"/>
          <w:lang w:eastAsia="zh-CN"/>
        </w:rPr>
        <w:t>10 % od maksimalne predvidene vrednosti okvirnega sporazuma v EUR z DDV</w:t>
      </w:r>
      <w:r w:rsidRPr="00B34B34">
        <w:rPr>
          <w:rFonts w:cs="Arial"/>
          <w:bCs/>
          <w:sz w:val="22"/>
          <w:lang w:eastAsia="zh-CN"/>
        </w:rPr>
        <w:t xml:space="preserve">, in sicer </w:t>
      </w:r>
      <w:proofErr w:type="spellStart"/>
      <w:r w:rsidRPr="00B34B34">
        <w:rPr>
          <w:rFonts w:cs="Arial"/>
          <w:b/>
          <w:sz w:val="22"/>
          <w:lang w:eastAsia="zh-CN"/>
        </w:rPr>
        <w:t>izvršnico</w:t>
      </w:r>
      <w:proofErr w:type="spellEnd"/>
      <w:r w:rsidRPr="00B34B34">
        <w:rPr>
          <w:rFonts w:cs="Arial"/>
          <w:b/>
          <w:sz w:val="22"/>
          <w:lang w:eastAsia="zh-CN"/>
        </w:rPr>
        <w:t>,</w:t>
      </w:r>
      <w:r w:rsidRPr="00B34B34">
        <w:rPr>
          <w:rFonts w:cs="Arial"/>
          <w:bCs/>
          <w:sz w:val="22"/>
          <w:lang w:eastAsia="zh-CN"/>
        </w:rPr>
        <w:t xml:space="preserve"> podpisano s strani zakonitega zastopnika izbranega ponudnika ter overjeno s strani notarja ali upravne enote. </w:t>
      </w:r>
      <w:r w:rsidRPr="00B34B34">
        <w:rPr>
          <w:rFonts w:cs="Arial"/>
          <w:sz w:val="22"/>
        </w:rPr>
        <w:t>Rok veljavnosti zavarovanja za dobro izvedbo pogodbenih obveznosti je še 60 dni po prenehanju veljavnosti okvirnega sporazuma.</w:t>
      </w:r>
      <w:r w:rsidR="0056180D">
        <w:rPr>
          <w:rFonts w:cs="Arial"/>
          <w:sz w:val="22"/>
        </w:rPr>
        <w:t xml:space="preserve"> </w:t>
      </w:r>
      <w:bookmarkStart w:id="234" w:name="_Hlk146624656"/>
      <w:r w:rsidR="0056180D">
        <w:rPr>
          <w:rFonts w:cs="Arial"/>
          <w:sz w:val="22"/>
        </w:rPr>
        <w:t xml:space="preserve">Izbrani dobavitelj bo moral po treh letih predložiti novo </w:t>
      </w:r>
      <w:proofErr w:type="spellStart"/>
      <w:r w:rsidR="0056180D">
        <w:rPr>
          <w:rFonts w:cs="Arial"/>
          <w:sz w:val="22"/>
        </w:rPr>
        <w:t>izvršnico</w:t>
      </w:r>
      <w:proofErr w:type="spellEnd"/>
      <w:r w:rsidR="0056180D">
        <w:rPr>
          <w:rFonts w:cs="Arial"/>
          <w:sz w:val="22"/>
        </w:rPr>
        <w:t>, ker je veljavnost le</w:t>
      </w:r>
      <w:r w:rsidR="00F23C8B">
        <w:rPr>
          <w:rFonts w:cs="Arial"/>
          <w:sz w:val="22"/>
        </w:rPr>
        <w:t>-</w:t>
      </w:r>
      <w:r w:rsidR="0056180D">
        <w:rPr>
          <w:rFonts w:cs="Arial"/>
          <w:sz w:val="22"/>
        </w:rPr>
        <w:t>te zgolj tri leta.</w:t>
      </w:r>
      <w:r w:rsidRPr="00B34B34">
        <w:rPr>
          <w:rFonts w:cs="Arial"/>
          <w:sz w:val="22"/>
        </w:rPr>
        <w:t xml:space="preserve"> </w:t>
      </w:r>
      <w:bookmarkEnd w:id="234"/>
      <w:r w:rsidRPr="00B34B34">
        <w:rPr>
          <w:rFonts w:cs="Arial"/>
          <w:sz w:val="22"/>
        </w:rPr>
        <w:t xml:space="preserve">Finančno zavarovanje mora biti brezpogojno in plačljivo na prvi poziv. </w:t>
      </w:r>
    </w:p>
    <w:bookmarkEnd w:id="231"/>
    <w:p w14:paraId="044B1838" w14:textId="77777777" w:rsidR="005E214F" w:rsidRPr="00B34B34" w:rsidRDefault="005E214F" w:rsidP="005E214F">
      <w:pPr>
        <w:spacing w:line="0" w:lineRule="atLeast"/>
        <w:rPr>
          <w:rFonts w:cs="Arial"/>
          <w:color w:val="FF0000"/>
          <w:sz w:val="22"/>
        </w:rPr>
      </w:pPr>
    </w:p>
    <w:p w14:paraId="4FECC1E2" w14:textId="77777777" w:rsidR="005E214F" w:rsidRPr="00B34B34" w:rsidRDefault="005E214F" w:rsidP="005E214F">
      <w:pPr>
        <w:spacing w:line="0" w:lineRule="atLeast"/>
        <w:rPr>
          <w:rFonts w:cs="Arial"/>
          <w:sz w:val="22"/>
        </w:rPr>
      </w:pPr>
      <w:r w:rsidRPr="00B34B34">
        <w:rPr>
          <w:rFonts w:cs="Arial"/>
          <w:sz w:val="22"/>
        </w:rPr>
        <w:t>Naročnik bo unovčil zavarovanje za dobro izvedbo pogodbenih obveznosti po okvirnem sporazumu v primeru:</w:t>
      </w:r>
    </w:p>
    <w:p w14:paraId="48D6D504" w14:textId="77777777" w:rsidR="005E214F" w:rsidRPr="00B34B34" w:rsidRDefault="005E214F" w:rsidP="005E214F">
      <w:pPr>
        <w:spacing w:line="0" w:lineRule="atLeast"/>
        <w:rPr>
          <w:rFonts w:cs="Arial"/>
          <w:sz w:val="22"/>
        </w:rPr>
      </w:pPr>
    </w:p>
    <w:p w14:paraId="74B6D317" w14:textId="77777777" w:rsidR="005E214F" w:rsidRPr="00B34B34" w:rsidRDefault="005E214F" w:rsidP="005E214F">
      <w:pPr>
        <w:spacing w:line="0" w:lineRule="atLeast"/>
        <w:rPr>
          <w:rFonts w:cs="Arial"/>
          <w:sz w:val="22"/>
        </w:rPr>
      </w:pPr>
      <w:r w:rsidRPr="00B34B34">
        <w:rPr>
          <w:rFonts w:cs="Arial"/>
          <w:sz w:val="22"/>
        </w:rPr>
        <w:t>1. če izbrani ponudnik ne bo začel izvajati svojih obveznosti iz okvirnega sporazuma v skladu z določili okvirnega sporazuma ali</w:t>
      </w:r>
    </w:p>
    <w:p w14:paraId="24CD14FD" w14:textId="77777777" w:rsidR="005E214F" w:rsidRPr="00B34B34" w:rsidRDefault="005E214F" w:rsidP="005E214F">
      <w:pPr>
        <w:spacing w:line="0" w:lineRule="atLeast"/>
        <w:rPr>
          <w:rFonts w:cs="Arial"/>
          <w:sz w:val="22"/>
        </w:rPr>
      </w:pPr>
      <w:r w:rsidRPr="00B34B34">
        <w:rPr>
          <w:rFonts w:cs="Arial"/>
          <w:sz w:val="22"/>
        </w:rPr>
        <w:t>2. če izbrani ponudnik ne bo pravočasno izpolnil svojih obveznosti iz okvirnega sporazuma v skladu z določili okvirnega sporazuma ali</w:t>
      </w:r>
    </w:p>
    <w:p w14:paraId="6AAAFCA8" w14:textId="77777777" w:rsidR="005E214F" w:rsidRPr="00B34B34" w:rsidRDefault="005E214F" w:rsidP="005E214F">
      <w:pPr>
        <w:spacing w:line="0" w:lineRule="atLeast"/>
        <w:rPr>
          <w:rFonts w:cs="Arial"/>
          <w:sz w:val="22"/>
        </w:rPr>
      </w:pPr>
      <w:r w:rsidRPr="00B34B34">
        <w:rPr>
          <w:rFonts w:cs="Arial"/>
          <w:sz w:val="22"/>
        </w:rPr>
        <w:t>3. če izbrani ponudnik ne bo pravilno izpolnil svojih obveznosti iz okvirnega sporazuma v skladu z določili okvirnega sporazuma ali</w:t>
      </w:r>
    </w:p>
    <w:p w14:paraId="3CABB590" w14:textId="77777777" w:rsidR="005E214F" w:rsidRPr="00B34B34" w:rsidRDefault="005E214F" w:rsidP="005E214F">
      <w:pPr>
        <w:spacing w:line="0" w:lineRule="atLeast"/>
        <w:rPr>
          <w:rFonts w:cs="Arial"/>
          <w:sz w:val="22"/>
        </w:rPr>
      </w:pPr>
      <w:r w:rsidRPr="00B34B34">
        <w:rPr>
          <w:rFonts w:cs="Arial"/>
          <w:sz w:val="22"/>
        </w:rPr>
        <w:t>4. če bo izbrani ponudnik prenehal izpolnjevati svoje obveznosti iz okvirnega sporazuma v skladu z določili okvirnega sporazuma ali</w:t>
      </w:r>
    </w:p>
    <w:p w14:paraId="22612ACF" w14:textId="4850A4F7" w:rsidR="005E214F" w:rsidRPr="00B34B34" w:rsidRDefault="005E214F" w:rsidP="005E214F">
      <w:pPr>
        <w:spacing w:line="0" w:lineRule="atLeast"/>
        <w:rPr>
          <w:rFonts w:cs="Arial"/>
          <w:sz w:val="22"/>
        </w:rPr>
      </w:pPr>
      <w:r w:rsidRPr="00B34B34">
        <w:rPr>
          <w:rFonts w:cs="Arial"/>
          <w:sz w:val="22"/>
        </w:rPr>
        <w:t>5. če izbrani ponudnik ne bo poplačal podizvajalcev, ki jih je nominiral v  postopku javnega naročila z oznako  OVO 202</w:t>
      </w:r>
      <w:r w:rsidR="00CC6E0F">
        <w:rPr>
          <w:rFonts w:cs="Arial"/>
          <w:sz w:val="22"/>
        </w:rPr>
        <w:t>4</w:t>
      </w:r>
      <w:r w:rsidRPr="00B34B34">
        <w:rPr>
          <w:rFonts w:cs="Arial"/>
          <w:sz w:val="22"/>
        </w:rPr>
        <w:t>.</w:t>
      </w:r>
    </w:p>
    <w:p w14:paraId="04B40458" w14:textId="77777777" w:rsidR="005E214F" w:rsidRPr="00B34B34" w:rsidRDefault="005E214F" w:rsidP="005E214F">
      <w:pPr>
        <w:spacing w:line="0" w:lineRule="atLeast"/>
        <w:rPr>
          <w:rFonts w:cs="Arial"/>
          <w:sz w:val="22"/>
        </w:rPr>
      </w:pPr>
    </w:p>
    <w:p w14:paraId="09175FD7" w14:textId="77777777" w:rsidR="005E214F" w:rsidRPr="00B34B34" w:rsidRDefault="005E214F" w:rsidP="005E214F">
      <w:pPr>
        <w:spacing w:line="0" w:lineRule="atLeast"/>
        <w:rPr>
          <w:rFonts w:cs="Arial"/>
          <w:sz w:val="22"/>
        </w:rPr>
      </w:pPr>
      <w:r w:rsidRPr="00B34B34">
        <w:rPr>
          <w:rFonts w:cs="Arial"/>
          <w:sz w:val="22"/>
        </w:rPr>
        <w:t>Če se bodo med trajanjem okvirnega sporazuma spremenili roki za izvedbo posla, vrsta blaga ali storitve, kakovost in količina, bo moral izbrani ponudnik temu ustrezno spremeniti tudi zavarovanje oziroma podaljšati njeno veljavnost.</w:t>
      </w:r>
    </w:p>
    <w:p w14:paraId="61F08B77" w14:textId="77777777" w:rsidR="005E214F" w:rsidRPr="00B34B34" w:rsidRDefault="005E214F" w:rsidP="00EA20A9">
      <w:pPr>
        <w:spacing w:line="0" w:lineRule="atLeast"/>
        <w:rPr>
          <w:rFonts w:cs="Arial"/>
          <w:sz w:val="22"/>
        </w:rPr>
      </w:pPr>
    </w:p>
    <w:p w14:paraId="05A26F53" w14:textId="0DD50148" w:rsidR="00EA20A9" w:rsidRPr="00B34B34" w:rsidRDefault="00EA20A9" w:rsidP="00EA20A9">
      <w:pPr>
        <w:rPr>
          <w:rFonts w:cs="Arial"/>
          <w:bCs/>
          <w:kern w:val="3"/>
          <w:sz w:val="22"/>
        </w:rPr>
      </w:pPr>
      <w:bookmarkStart w:id="235" w:name="_Hlk66702569"/>
      <w:bookmarkEnd w:id="232"/>
      <w:bookmarkEnd w:id="233"/>
      <w:r w:rsidRPr="00B34B34">
        <w:rPr>
          <w:rFonts w:cs="Arial"/>
          <w:sz w:val="22"/>
        </w:rPr>
        <w:t xml:space="preserve">Naročnik bo unovčil zavarovanje za dobro izvedbo obveznosti v </w:t>
      </w:r>
      <w:r w:rsidRPr="00B34B34">
        <w:rPr>
          <w:rFonts w:cs="Arial"/>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w:t>
      </w:r>
      <w:r w:rsidR="00F36FD7" w:rsidRPr="00B34B34">
        <w:rPr>
          <w:rFonts w:cs="Arial"/>
          <w:bCs/>
          <w:kern w:val="3"/>
          <w:sz w:val="22"/>
        </w:rPr>
        <w:t xml:space="preserve"> okvirnega sporazuma </w:t>
      </w:r>
      <w:r w:rsidRPr="00B34B34">
        <w:rPr>
          <w:rFonts w:cs="Arial"/>
          <w:bCs/>
          <w:kern w:val="3"/>
          <w:sz w:val="22"/>
        </w:rPr>
        <w:t>po posameznem sklopu, bo moral izbrani ponudnik v roku 10 dni naročniku dostaviti novo finančno zavarovanje do polne vrednosti prvotnega zavarovanja.</w:t>
      </w:r>
    </w:p>
    <w:p w14:paraId="3D33AD22" w14:textId="77777777" w:rsidR="003807D9" w:rsidRPr="00B34B34" w:rsidRDefault="003807D9" w:rsidP="00772713">
      <w:pPr>
        <w:pStyle w:val="Naslov1"/>
        <w:ind w:left="0" w:firstLine="0"/>
        <w:rPr>
          <w:rFonts w:cs="Arial"/>
          <w:sz w:val="22"/>
          <w:szCs w:val="22"/>
        </w:rPr>
      </w:pPr>
      <w:bookmarkStart w:id="236" w:name="_Toc467133897"/>
      <w:bookmarkStart w:id="237" w:name="_Toc467501214"/>
      <w:bookmarkStart w:id="238" w:name="_Toc336851763"/>
      <w:bookmarkStart w:id="239" w:name="_Toc336851811"/>
      <w:bookmarkStart w:id="240" w:name="_Toc148082518"/>
      <w:bookmarkStart w:id="241" w:name="_Toc336851761"/>
      <w:bookmarkStart w:id="242" w:name="_Toc336851809"/>
      <w:bookmarkEnd w:id="230"/>
      <w:bookmarkEnd w:id="235"/>
      <w:bookmarkEnd w:id="236"/>
      <w:bookmarkEnd w:id="237"/>
      <w:r w:rsidRPr="00B34B34">
        <w:rPr>
          <w:rFonts w:cs="Arial"/>
          <w:sz w:val="22"/>
          <w:szCs w:val="22"/>
        </w:rPr>
        <w:t>obvestilo o odločitvi o oddaji naročila</w:t>
      </w:r>
      <w:bookmarkEnd w:id="238"/>
      <w:bookmarkEnd w:id="239"/>
      <w:bookmarkEnd w:id="240"/>
    </w:p>
    <w:p w14:paraId="0285CF02" w14:textId="68E23338" w:rsidR="003807D9" w:rsidRPr="00B34B34" w:rsidRDefault="003529CF" w:rsidP="003807D9">
      <w:pPr>
        <w:rPr>
          <w:rFonts w:cs="Arial"/>
          <w:sz w:val="22"/>
        </w:rPr>
      </w:pPr>
      <w:r w:rsidRPr="00B34B34">
        <w:rPr>
          <w:rFonts w:cs="Arial"/>
          <w:sz w:val="22"/>
        </w:rPr>
        <w:t xml:space="preserve">Naročnik bo podpisano odločitev o oddaji naročila objavil na </w:t>
      </w:r>
      <w:r w:rsidR="00B52FE5" w:rsidRPr="00B34B34">
        <w:rPr>
          <w:rFonts w:cs="Arial"/>
          <w:sz w:val="22"/>
        </w:rPr>
        <w:t>P</w:t>
      </w:r>
      <w:r w:rsidRPr="00B34B34">
        <w:rPr>
          <w:rFonts w:cs="Arial"/>
          <w:sz w:val="22"/>
        </w:rPr>
        <w:t xml:space="preserve">ortalu javnih naročil. Odločitev se šteje za vročeno z dnem objave na </w:t>
      </w:r>
      <w:r w:rsidR="004952E6" w:rsidRPr="00B34B34">
        <w:rPr>
          <w:rFonts w:cs="Arial"/>
          <w:sz w:val="22"/>
        </w:rPr>
        <w:t>P</w:t>
      </w:r>
      <w:r w:rsidRPr="00B34B34">
        <w:rPr>
          <w:rFonts w:cs="Arial"/>
          <w:sz w:val="22"/>
        </w:rPr>
        <w:t>ortalu javnih naročil.</w:t>
      </w:r>
    </w:p>
    <w:p w14:paraId="626325DD" w14:textId="77777777" w:rsidR="009139AC" w:rsidRPr="00B34B34" w:rsidRDefault="009139AC" w:rsidP="00772713">
      <w:pPr>
        <w:pStyle w:val="Naslov1"/>
        <w:ind w:left="-142" w:firstLine="142"/>
        <w:rPr>
          <w:rFonts w:cs="Arial"/>
          <w:sz w:val="22"/>
          <w:szCs w:val="22"/>
        </w:rPr>
      </w:pPr>
      <w:bookmarkStart w:id="243" w:name="_Toc148082519"/>
      <w:r w:rsidRPr="00B34B34">
        <w:rPr>
          <w:rFonts w:cs="Arial"/>
          <w:sz w:val="22"/>
          <w:szCs w:val="22"/>
        </w:rPr>
        <w:t>odstop od izvedbe javnega naročila</w:t>
      </w:r>
      <w:bookmarkEnd w:id="241"/>
      <w:bookmarkEnd w:id="242"/>
      <w:bookmarkEnd w:id="243"/>
    </w:p>
    <w:p w14:paraId="10B07A97" w14:textId="53B26447" w:rsidR="009139AC" w:rsidRPr="00B34B34" w:rsidRDefault="00F35CD7" w:rsidP="00E5199F">
      <w:pPr>
        <w:rPr>
          <w:rFonts w:cs="Arial"/>
          <w:sz w:val="22"/>
        </w:rPr>
      </w:pPr>
      <w:r w:rsidRPr="00B34B34">
        <w:rPr>
          <w:rFonts w:cs="Arial"/>
          <w:sz w:val="22"/>
        </w:rPr>
        <w:t>N</w:t>
      </w:r>
      <w:r w:rsidR="001F2C54" w:rsidRPr="00B34B34">
        <w:rPr>
          <w:rFonts w:cs="Arial"/>
          <w:sz w:val="22"/>
        </w:rPr>
        <w:t>aročnik</w:t>
      </w:r>
      <w:r w:rsidR="009139AC" w:rsidRPr="00B34B34">
        <w:rPr>
          <w:rFonts w:cs="Arial"/>
          <w:sz w:val="22"/>
        </w:rPr>
        <w:t xml:space="preserve"> lahko na podlagi </w:t>
      </w:r>
      <w:r w:rsidR="00E5199F" w:rsidRPr="00B34B34">
        <w:rPr>
          <w:rFonts w:cs="Arial"/>
          <w:sz w:val="22"/>
        </w:rPr>
        <w:t xml:space="preserve">osmega </w:t>
      </w:r>
      <w:r w:rsidR="009139AC" w:rsidRPr="00B34B34">
        <w:rPr>
          <w:rFonts w:cs="Arial"/>
          <w:sz w:val="22"/>
        </w:rPr>
        <w:t xml:space="preserve">odstavka </w:t>
      </w:r>
      <w:r w:rsidR="00E5199F" w:rsidRPr="00B34B34">
        <w:rPr>
          <w:rFonts w:cs="Arial"/>
          <w:sz w:val="22"/>
        </w:rPr>
        <w:t>9</w:t>
      </w:r>
      <w:r w:rsidR="009139AC" w:rsidRPr="00B34B34">
        <w:rPr>
          <w:rFonts w:cs="Arial"/>
          <w:sz w:val="22"/>
        </w:rPr>
        <w:t>0. člena ZJN-</w:t>
      </w:r>
      <w:r w:rsidR="003529CF" w:rsidRPr="00B34B34">
        <w:rPr>
          <w:rFonts w:cs="Arial"/>
          <w:sz w:val="22"/>
        </w:rPr>
        <w:t>3</w:t>
      </w:r>
      <w:r w:rsidR="009139AC" w:rsidRPr="00B34B34">
        <w:rPr>
          <w:rFonts w:cs="Arial"/>
          <w:sz w:val="22"/>
        </w:rPr>
        <w:t xml:space="preserve"> po sprejemu odločitve o oddaji naročila </w:t>
      </w:r>
      <w:r w:rsidR="004D5EF4" w:rsidRPr="00B34B34">
        <w:rPr>
          <w:rFonts w:cs="Arial"/>
          <w:sz w:val="22"/>
        </w:rPr>
        <w:t>do sklenitve</w:t>
      </w:r>
      <w:r w:rsidR="00977CBE" w:rsidRPr="00B34B34">
        <w:rPr>
          <w:rFonts w:cs="Arial"/>
          <w:sz w:val="22"/>
        </w:rPr>
        <w:t xml:space="preserve"> okvirnega sporazuma </w:t>
      </w:r>
      <w:r w:rsidR="001F2C54" w:rsidRPr="00B34B34">
        <w:rPr>
          <w:rFonts w:cs="Arial"/>
          <w:sz w:val="22"/>
        </w:rPr>
        <w:t>odstopi</w:t>
      </w:r>
      <w:r w:rsidR="009139AC" w:rsidRPr="00B34B34">
        <w:rPr>
          <w:rFonts w:cs="Arial"/>
          <w:sz w:val="22"/>
        </w:rPr>
        <w:t xml:space="preserve"> od izvedbe javnega naročila iz </w:t>
      </w:r>
      <w:r w:rsidR="00E5199F" w:rsidRPr="00B34B34">
        <w:rPr>
          <w:rFonts w:cs="Arial"/>
          <w:sz w:val="22"/>
        </w:rPr>
        <w:t>utemeljenih razlogov, da predmeta javnega naročila ne potrebujejo več ali da zanj nima zagotovljenih sredstev ali da se pri naročniku pojavi utemeljen sum, da je bila ali bi lahko bila vsebina</w:t>
      </w:r>
      <w:r w:rsidR="00977CBE" w:rsidRPr="00B34B34">
        <w:rPr>
          <w:rFonts w:cs="Arial"/>
          <w:sz w:val="22"/>
        </w:rPr>
        <w:t xml:space="preserve"> okvirnega sporazuma </w:t>
      </w:r>
      <w:r w:rsidR="00E5199F" w:rsidRPr="00B34B34">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34B34">
        <w:rPr>
          <w:rFonts w:cs="Arial"/>
          <w:sz w:val="22"/>
        </w:rPr>
        <w:t>.</w:t>
      </w:r>
    </w:p>
    <w:p w14:paraId="5D5B9B2A" w14:textId="0EEB3694" w:rsidR="009139AC" w:rsidRPr="00B34B34" w:rsidRDefault="005940DD" w:rsidP="00772713">
      <w:pPr>
        <w:pStyle w:val="Naslov1"/>
        <w:ind w:left="284"/>
        <w:rPr>
          <w:rFonts w:cs="Arial"/>
          <w:sz w:val="22"/>
          <w:szCs w:val="22"/>
        </w:rPr>
      </w:pPr>
      <w:bookmarkStart w:id="244" w:name="_Toc336851762"/>
      <w:bookmarkStart w:id="245" w:name="_Toc336851810"/>
      <w:r w:rsidRPr="00B34B34">
        <w:rPr>
          <w:rFonts w:cs="Arial"/>
          <w:sz w:val="22"/>
          <w:szCs w:val="22"/>
        </w:rPr>
        <w:t xml:space="preserve">    </w:t>
      </w:r>
      <w:bookmarkStart w:id="246" w:name="_Toc148082520"/>
      <w:bookmarkEnd w:id="244"/>
      <w:bookmarkEnd w:id="245"/>
      <w:r w:rsidR="00F36FD7" w:rsidRPr="00B34B34">
        <w:rPr>
          <w:rFonts w:cs="Arial"/>
          <w:sz w:val="22"/>
          <w:szCs w:val="22"/>
        </w:rPr>
        <w:t>OKVIRNI SPORAZUM</w:t>
      </w:r>
      <w:bookmarkEnd w:id="246"/>
      <w:r w:rsidR="009D78E5" w:rsidRPr="00B34B34">
        <w:rPr>
          <w:rFonts w:cs="Arial"/>
          <w:sz w:val="22"/>
          <w:szCs w:val="22"/>
        </w:rPr>
        <w:t xml:space="preserve"> </w:t>
      </w:r>
    </w:p>
    <w:p w14:paraId="1E5C8FD3" w14:textId="65F06DB6" w:rsidR="008B6487" w:rsidRPr="00B34B34" w:rsidRDefault="008B6487" w:rsidP="008B6487">
      <w:pPr>
        <w:rPr>
          <w:rFonts w:cs="Arial"/>
          <w:sz w:val="22"/>
        </w:rPr>
      </w:pPr>
      <w:r w:rsidRPr="00B34B34">
        <w:rPr>
          <w:rFonts w:cs="Arial"/>
          <w:sz w:val="22"/>
        </w:rPr>
        <w:t xml:space="preserve">V skladu s </w:t>
      </w:r>
      <w:r w:rsidR="003529CF" w:rsidRPr="00B34B34">
        <w:rPr>
          <w:rFonts w:cs="Arial"/>
          <w:sz w:val="22"/>
        </w:rPr>
        <w:t>šestim</w:t>
      </w:r>
      <w:r w:rsidRPr="00B34B34">
        <w:rPr>
          <w:rFonts w:cs="Arial"/>
          <w:sz w:val="22"/>
        </w:rPr>
        <w:t xml:space="preserve"> odstavkom 14. člena Zakona o integri</w:t>
      </w:r>
      <w:r w:rsidR="00B957BE" w:rsidRPr="00B34B34">
        <w:rPr>
          <w:rFonts w:cs="Arial"/>
          <w:sz w:val="22"/>
        </w:rPr>
        <w:t>teti in preprečevanju korupcije</w:t>
      </w:r>
      <w:r w:rsidR="001C5AE3" w:rsidRPr="00B34B34">
        <w:rPr>
          <w:rFonts w:cs="Arial"/>
          <w:sz w:val="22"/>
        </w:rPr>
        <w:t xml:space="preserve"> </w:t>
      </w:r>
      <w:r w:rsidR="005A653F" w:rsidRPr="00B34B34">
        <w:rPr>
          <w:rFonts w:cs="Arial"/>
          <w:sz w:val="22"/>
        </w:rPr>
        <w:t>(</w:t>
      </w:r>
      <w:r w:rsidR="001C5AE3" w:rsidRPr="00B34B34">
        <w:rPr>
          <w:rFonts w:cs="Arial"/>
          <w:sz w:val="22"/>
        </w:rPr>
        <w:t>U</w:t>
      </w:r>
      <w:r w:rsidR="005A653F" w:rsidRPr="00B34B34">
        <w:rPr>
          <w:rFonts w:cs="Arial"/>
          <w:sz w:val="22"/>
        </w:rPr>
        <w:t xml:space="preserve">radni list RS, št. 69/11-UPB2; v nadaljevanju </w:t>
      </w:r>
      <w:proofErr w:type="spellStart"/>
      <w:r w:rsidR="005A653F" w:rsidRPr="00B34B34">
        <w:rPr>
          <w:rFonts w:cs="Arial"/>
          <w:sz w:val="22"/>
        </w:rPr>
        <w:t>ZIntPK</w:t>
      </w:r>
      <w:proofErr w:type="spellEnd"/>
      <w:r w:rsidR="001C5AE3" w:rsidRPr="00B34B34">
        <w:rPr>
          <w:rFonts w:cs="Arial"/>
          <w:sz w:val="22"/>
        </w:rPr>
        <w:t>)</w:t>
      </w:r>
      <w:r w:rsidRPr="00B34B34">
        <w:rPr>
          <w:rFonts w:cs="Arial"/>
          <w:sz w:val="22"/>
        </w:rPr>
        <w:t xml:space="preserve"> </w:t>
      </w:r>
      <w:r w:rsidR="001F2C54" w:rsidRPr="00B34B34">
        <w:rPr>
          <w:rFonts w:cs="Arial"/>
          <w:sz w:val="22"/>
        </w:rPr>
        <w:t xml:space="preserve">je dolžan </w:t>
      </w:r>
      <w:r w:rsidRPr="00B34B34">
        <w:rPr>
          <w:rFonts w:cs="Arial"/>
          <w:sz w:val="22"/>
        </w:rPr>
        <w:t>izbrani ponudnik</w:t>
      </w:r>
      <w:r w:rsidR="00E141A5" w:rsidRPr="00B34B34">
        <w:rPr>
          <w:rFonts w:cs="Arial"/>
          <w:sz w:val="22"/>
        </w:rPr>
        <w:t xml:space="preserve"> po posameznem sklopu </w:t>
      </w:r>
      <w:r w:rsidR="00D946D9" w:rsidRPr="00B34B34">
        <w:rPr>
          <w:rFonts w:cs="Arial"/>
          <w:sz w:val="22"/>
        </w:rPr>
        <w:t>na poziv</w:t>
      </w:r>
      <w:r w:rsidR="00F90F84" w:rsidRPr="00B34B34">
        <w:rPr>
          <w:rFonts w:cs="Arial"/>
          <w:sz w:val="22"/>
        </w:rPr>
        <w:t xml:space="preserve"> naročnika</w:t>
      </w:r>
      <w:r w:rsidR="00D946D9" w:rsidRPr="00B34B34">
        <w:rPr>
          <w:rFonts w:cs="Arial"/>
          <w:sz w:val="22"/>
        </w:rPr>
        <w:t>,</w:t>
      </w:r>
      <w:r w:rsidRPr="00B34B34">
        <w:rPr>
          <w:rFonts w:cs="Arial"/>
          <w:sz w:val="22"/>
        </w:rPr>
        <w:t xml:space="preserve"> pred podpisom</w:t>
      </w:r>
      <w:r w:rsidR="00F36FD7" w:rsidRPr="00B34B34">
        <w:rPr>
          <w:rFonts w:cs="Arial"/>
          <w:sz w:val="22"/>
        </w:rPr>
        <w:t xml:space="preserve"> okvirnega sporazuma,</w:t>
      </w:r>
      <w:r w:rsidRPr="00B34B34">
        <w:rPr>
          <w:rFonts w:cs="Arial"/>
          <w:sz w:val="22"/>
        </w:rPr>
        <w:t xml:space="preserve"> predložiti izjavo ali podatke o udeležbi fizičnih in pravnih oseb v lastništvu kandidata, vključno </w:t>
      </w:r>
      <w:r w:rsidR="0008140E" w:rsidRPr="00B34B34">
        <w:rPr>
          <w:rFonts w:cs="Arial"/>
          <w:sz w:val="22"/>
        </w:rPr>
        <w:t xml:space="preserve">z udeležbo tihih družbenikov </w:t>
      </w:r>
      <w:r w:rsidRPr="00B34B34">
        <w:rPr>
          <w:rFonts w:cs="Arial"/>
          <w:sz w:val="22"/>
        </w:rPr>
        <w:t>v ter o gospodarskih subjektih</w:t>
      </w:r>
      <w:r w:rsidR="00EF2AFB" w:rsidRPr="00B34B34">
        <w:rPr>
          <w:rFonts w:cs="Arial"/>
          <w:sz w:val="22"/>
        </w:rPr>
        <w:t>, za</w:t>
      </w:r>
      <w:r w:rsidRPr="00B34B34">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w:t>
      </w:r>
      <w:r w:rsidR="00F36FD7" w:rsidRPr="00B34B34">
        <w:rPr>
          <w:rFonts w:cs="Arial"/>
          <w:sz w:val="22"/>
        </w:rPr>
        <w:t xml:space="preserve"> okvirnega sporazuma</w:t>
      </w:r>
      <w:r w:rsidR="00C907B5" w:rsidRPr="00B34B34">
        <w:rPr>
          <w:rFonts w:cs="Arial"/>
          <w:sz w:val="22"/>
        </w:rPr>
        <w:t>.</w:t>
      </w:r>
    </w:p>
    <w:p w14:paraId="600644E7" w14:textId="77777777" w:rsidR="005A653F" w:rsidRPr="00B34B34" w:rsidRDefault="005A653F" w:rsidP="008B6487">
      <w:pPr>
        <w:rPr>
          <w:rFonts w:cs="Arial"/>
          <w:sz w:val="22"/>
        </w:rPr>
      </w:pPr>
    </w:p>
    <w:p w14:paraId="6B8E350C" w14:textId="3383F68E" w:rsidR="00AA1198" w:rsidRPr="00B34B34" w:rsidRDefault="00AA1198" w:rsidP="008B6487">
      <w:pPr>
        <w:rPr>
          <w:rFonts w:cs="Arial"/>
          <w:sz w:val="22"/>
        </w:rPr>
      </w:pPr>
      <w:r w:rsidRPr="00B34B34">
        <w:rPr>
          <w:rFonts w:cs="Arial"/>
          <w:sz w:val="22"/>
        </w:rPr>
        <w:lastRenderedPageBreak/>
        <w:t>Izbrani ponudnik</w:t>
      </w:r>
      <w:r w:rsidR="00F83624" w:rsidRPr="00B34B34">
        <w:rPr>
          <w:rFonts w:cs="Arial"/>
          <w:sz w:val="22"/>
        </w:rPr>
        <w:t xml:space="preserve"> po posameznem sklopu m</w:t>
      </w:r>
      <w:r w:rsidRPr="00B34B34">
        <w:rPr>
          <w:rFonts w:cs="Arial"/>
          <w:sz w:val="22"/>
        </w:rPr>
        <w:t xml:space="preserve">ora </w:t>
      </w:r>
      <w:r w:rsidR="00666119" w:rsidRPr="00B34B34">
        <w:rPr>
          <w:rFonts w:cs="Arial"/>
          <w:sz w:val="22"/>
        </w:rPr>
        <w:t xml:space="preserve">podpisati in vrniti naročniku </w:t>
      </w:r>
      <w:r w:rsidR="00C907B5" w:rsidRPr="00B34B34">
        <w:rPr>
          <w:rFonts w:cs="Arial"/>
          <w:sz w:val="22"/>
        </w:rPr>
        <w:t xml:space="preserve">okvirni sporazum </w:t>
      </w:r>
      <w:r w:rsidR="004952E6" w:rsidRPr="00B34B34">
        <w:rPr>
          <w:rFonts w:cs="Arial"/>
          <w:sz w:val="22"/>
        </w:rPr>
        <w:t>po posameznem sklopu</w:t>
      </w:r>
      <w:r w:rsidR="00767610" w:rsidRPr="00B34B34">
        <w:rPr>
          <w:rFonts w:cs="Arial"/>
          <w:sz w:val="22"/>
        </w:rPr>
        <w:t xml:space="preserve"> </w:t>
      </w:r>
      <w:r w:rsidR="00666119" w:rsidRPr="00B34B34">
        <w:rPr>
          <w:rFonts w:cs="Arial"/>
          <w:sz w:val="22"/>
        </w:rPr>
        <w:t xml:space="preserve">v roku </w:t>
      </w:r>
      <w:r w:rsidR="00AD2C20" w:rsidRPr="00B34B34">
        <w:rPr>
          <w:rFonts w:cs="Arial"/>
          <w:sz w:val="22"/>
        </w:rPr>
        <w:t>pet (5)</w:t>
      </w:r>
      <w:r w:rsidR="00B018EC" w:rsidRPr="00B34B34">
        <w:rPr>
          <w:rFonts w:cs="Arial"/>
          <w:sz w:val="22"/>
        </w:rPr>
        <w:t xml:space="preserve"> delovnih</w:t>
      </w:r>
      <w:r w:rsidR="00666119" w:rsidRPr="00B34B34">
        <w:rPr>
          <w:rFonts w:cs="Arial"/>
          <w:sz w:val="22"/>
        </w:rPr>
        <w:t xml:space="preserve"> dni po</w:t>
      </w:r>
      <w:r w:rsidR="00C907B5" w:rsidRPr="00B34B34">
        <w:rPr>
          <w:rFonts w:cs="Arial"/>
          <w:sz w:val="22"/>
        </w:rPr>
        <w:t xml:space="preserve"> le-tega </w:t>
      </w:r>
      <w:r w:rsidR="00426332" w:rsidRPr="00B34B34">
        <w:rPr>
          <w:rFonts w:cs="Arial"/>
          <w:sz w:val="22"/>
        </w:rPr>
        <w:t>v podpis</w:t>
      </w:r>
      <w:r w:rsidR="00F83624" w:rsidRPr="00B34B34">
        <w:rPr>
          <w:rFonts w:cs="Arial"/>
          <w:sz w:val="22"/>
        </w:rPr>
        <w:t>.</w:t>
      </w:r>
    </w:p>
    <w:p w14:paraId="4995F31D" w14:textId="77777777" w:rsidR="00AA1198" w:rsidRPr="00B34B34" w:rsidRDefault="00AA1198" w:rsidP="008B6487">
      <w:pPr>
        <w:rPr>
          <w:rFonts w:cs="Arial"/>
          <w:sz w:val="22"/>
        </w:rPr>
      </w:pPr>
    </w:p>
    <w:p w14:paraId="189C6CCA" w14:textId="12F891C7" w:rsidR="00975E5C" w:rsidRPr="00B34B34" w:rsidRDefault="00C907B5" w:rsidP="008B6487">
      <w:pPr>
        <w:rPr>
          <w:rFonts w:cs="Arial"/>
          <w:sz w:val="22"/>
        </w:rPr>
      </w:pPr>
      <w:r w:rsidRPr="00B34B34">
        <w:rPr>
          <w:rFonts w:cs="Arial"/>
          <w:sz w:val="22"/>
        </w:rPr>
        <w:t xml:space="preserve">Okvirni sporazum </w:t>
      </w:r>
      <w:r w:rsidR="003E406E" w:rsidRPr="00B34B34">
        <w:rPr>
          <w:rFonts w:cs="Arial"/>
          <w:sz w:val="22"/>
        </w:rPr>
        <w:t xml:space="preserve">po posameznem sklopu </w:t>
      </w:r>
      <w:r w:rsidR="00975E5C" w:rsidRPr="00B34B34">
        <w:rPr>
          <w:rFonts w:cs="Arial"/>
          <w:sz w:val="22"/>
        </w:rPr>
        <w:t>se bo pred podpisom vsebinsko p</w:t>
      </w:r>
      <w:r w:rsidR="009B05B7" w:rsidRPr="00B34B34">
        <w:rPr>
          <w:rFonts w:cs="Arial"/>
          <w:sz w:val="22"/>
        </w:rPr>
        <w:t>rilagodil glede na to, ali bo izbrani ponudnik predložil skupno ponudbo, prijavil</w:t>
      </w:r>
      <w:r w:rsidR="00975E5C" w:rsidRPr="00B34B34">
        <w:rPr>
          <w:rFonts w:cs="Arial"/>
          <w:sz w:val="22"/>
        </w:rPr>
        <w:t xml:space="preserve"> sodelo</w:t>
      </w:r>
      <w:r w:rsidR="00B018EC" w:rsidRPr="00B34B34">
        <w:rPr>
          <w:rFonts w:cs="Arial"/>
          <w:sz w:val="22"/>
        </w:rPr>
        <w:t>vanje podizvajalcev in podobno</w:t>
      </w:r>
      <w:r w:rsidR="00981B3E" w:rsidRPr="00B34B34">
        <w:rPr>
          <w:rFonts w:cs="Arial"/>
          <w:sz w:val="22"/>
        </w:rPr>
        <w:t xml:space="preserve"> ter glede na to, za kateri sklop naročila bo sklenjen.</w:t>
      </w:r>
    </w:p>
    <w:p w14:paraId="0E89A740" w14:textId="77777777" w:rsidR="006F246F" w:rsidRPr="00B34B34" w:rsidRDefault="006F246F" w:rsidP="008B6487">
      <w:pPr>
        <w:rPr>
          <w:rFonts w:cs="Arial"/>
          <w:sz w:val="22"/>
        </w:rPr>
      </w:pPr>
    </w:p>
    <w:p w14:paraId="53A16980" w14:textId="40BE7EE8" w:rsidR="00F83624" w:rsidRPr="00B34B34" w:rsidRDefault="0077559D" w:rsidP="00F83624">
      <w:pPr>
        <w:spacing w:line="0" w:lineRule="atLeast"/>
        <w:rPr>
          <w:rFonts w:cs="Arial"/>
          <w:sz w:val="22"/>
        </w:rPr>
      </w:pPr>
      <w:r w:rsidRPr="00B34B34">
        <w:rPr>
          <w:rFonts w:cs="Arial"/>
          <w:sz w:val="22"/>
        </w:rPr>
        <w:t xml:space="preserve">S podpisom ESPD </w:t>
      </w:r>
      <w:r w:rsidR="006F246F" w:rsidRPr="00B34B34">
        <w:rPr>
          <w:rFonts w:cs="Arial"/>
          <w:sz w:val="22"/>
        </w:rPr>
        <w:t>obrazca</w:t>
      </w:r>
      <w:r w:rsidR="00F83624" w:rsidRPr="00B34B34">
        <w:rPr>
          <w:rFonts w:cs="Arial"/>
          <w:sz w:val="22"/>
        </w:rPr>
        <w:t xml:space="preserve"> (</w:t>
      </w:r>
      <w:r w:rsidRPr="00B34B34">
        <w:rPr>
          <w:rFonts w:cs="Arial"/>
          <w:sz w:val="22"/>
        </w:rPr>
        <w:t>ponudnik</w:t>
      </w:r>
      <w:r w:rsidR="00F83624" w:rsidRPr="00B34B34">
        <w:rPr>
          <w:rFonts w:cs="Arial"/>
          <w:sz w:val="22"/>
        </w:rPr>
        <w:t xml:space="preserve"> in partnerji</w:t>
      </w:r>
      <w:r w:rsidR="00F83624" w:rsidRPr="00B34B34">
        <w:rPr>
          <w:rFonts w:cs="Arial"/>
          <w:sz w:val="22"/>
          <w:lang w:eastAsia="zh-CN"/>
        </w:rPr>
        <w:t xml:space="preserve">), podizvajalci pa s podpisom obrazca Podatki in izjava podizvajalca </w:t>
      </w:r>
      <w:r w:rsidR="00F83624" w:rsidRPr="00B34B34">
        <w:rPr>
          <w:rFonts w:cs="Arial"/>
          <w:sz w:val="22"/>
        </w:rPr>
        <w:t xml:space="preserve">potrdijo, da sprejemajo vsebino </w:t>
      </w:r>
      <w:r w:rsidR="00767610" w:rsidRPr="00B34B34">
        <w:rPr>
          <w:rFonts w:cs="Arial"/>
          <w:sz w:val="22"/>
        </w:rPr>
        <w:t>V</w:t>
      </w:r>
      <w:r w:rsidR="00F83624" w:rsidRPr="00B34B34">
        <w:rPr>
          <w:rFonts w:cs="Arial"/>
          <w:sz w:val="22"/>
        </w:rPr>
        <w:t>zorca</w:t>
      </w:r>
      <w:r w:rsidR="00C907B5" w:rsidRPr="00B34B34">
        <w:rPr>
          <w:rFonts w:cs="Arial"/>
          <w:sz w:val="22"/>
        </w:rPr>
        <w:t xml:space="preserve"> Okvirnega sporazuma </w:t>
      </w:r>
      <w:r w:rsidR="00767610" w:rsidRPr="00B34B34">
        <w:rPr>
          <w:rFonts w:cs="Arial"/>
          <w:sz w:val="22"/>
        </w:rPr>
        <w:t xml:space="preserve">št. </w:t>
      </w:r>
      <w:r w:rsidR="00C907B5" w:rsidRPr="00B34B34">
        <w:rPr>
          <w:rFonts w:cs="Arial"/>
          <w:sz w:val="22"/>
        </w:rPr>
        <w:t xml:space="preserve">OVO </w:t>
      </w:r>
      <w:r w:rsidR="00767610" w:rsidRPr="00B34B34">
        <w:rPr>
          <w:rFonts w:cs="Arial"/>
          <w:sz w:val="22"/>
        </w:rPr>
        <w:t>202</w:t>
      </w:r>
      <w:r w:rsidR="0033459D">
        <w:rPr>
          <w:rFonts w:cs="Arial"/>
          <w:sz w:val="22"/>
        </w:rPr>
        <w:t>4</w:t>
      </w:r>
      <w:r w:rsidR="00F83624" w:rsidRPr="00B34B34">
        <w:rPr>
          <w:rFonts w:cs="Arial"/>
          <w:sz w:val="22"/>
        </w:rPr>
        <w:t>.</w:t>
      </w:r>
    </w:p>
    <w:p w14:paraId="2F5BB015" w14:textId="042CD50A" w:rsidR="008B6487" w:rsidRPr="00B34B34" w:rsidRDefault="005940DD" w:rsidP="00772713">
      <w:pPr>
        <w:pStyle w:val="Naslov1"/>
        <w:ind w:left="426"/>
        <w:rPr>
          <w:rFonts w:cs="Arial"/>
          <w:sz w:val="22"/>
          <w:szCs w:val="22"/>
        </w:rPr>
      </w:pPr>
      <w:bookmarkStart w:id="247" w:name="_Toc336851764"/>
      <w:bookmarkStart w:id="248" w:name="_Toc336851812"/>
      <w:r w:rsidRPr="00B34B34">
        <w:rPr>
          <w:rFonts w:cs="Arial"/>
          <w:sz w:val="22"/>
          <w:szCs w:val="22"/>
        </w:rPr>
        <w:t xml:space="preserve">    </w:t>
      </w:r>
      <w:bookmarkStart w:id="249" w:name="_Toc148082521"/>
      <w:r w:rsidR="008B6487" w:rsidRPr="00B34B34">
        <w:rPr>
          <w:rFonts w:cs="Arial"/>
          <w:sz w:val="22"/>
          <w:szCs w:val="22"/>
        </w:rPr>
        <w:t>pravno varstvo</w:t>
      </w:r>
      <w:bookmarkEnd w:id="247"/>
      <w:bookmarkEnd w:id="248"/>
      <w:bookmarkEnd w:id="249"/>
    </w:p>
    <w:p w14:paraId="6B7EEAAC" w14:textId="77777777" w:rsidR="00DE46A9" w:rsidRPr="00B34B34" w:rsidRDefault="00DE46A9" w:rsidP="00DE46A9">
      <w:pPr>
        <w:rPr>
          <w:rFonts w:cs="Arial"/>
          <w:sz w:val="22"/>
        </w:rPr>
      </w:pPr>
      <w:r w:rsidRPr="00B34B34">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B34B34" w:rsidRDefault="00DE46A9" w:rsidP="00DE46A9">
      <w:pPr>
        <w:rPr>
          <w:rFonts w:cs="Arial"/>
          <w:sz w:val="22"/>
        </w:rPr>
      </w:pPr>
    </w:p>
    <w:p w14:paraId="6437B13D" w14:textId="77777777" w:rsidR="00DE46A9" w:rsidRPr="00B34B34" w:rsidRDefault="00DE46A9" w:rsidP="00DE46A9">
      <w:pPr>
        <w:rPr>
          <w:rFonts w:cs="Arial"/>
          <w:sz w:val="22"/>
        </w:rPr>
      </w:pPr>
      <w:r w:rsidRPr="00B34B34">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B34B34" w:rsidRDefault="00DE46A9" w:rsidP="00DE46A9">
      <w:pPr>
        <w:rPr>
          <w:rFonts w:cs="Arial"/>
          <w:sz w:val="22"/>
        </w:rPr>
      </w:pPr>
    </w:p>
    <w:p w14:paraId="002236CF" w14:textId="7DBDE410" w:rsidR="00AD0D02" w:rsidRPr="00B34B34" w:rsidRDefault="00AD0D02" w:rsidP="00AD0D02">
      <w:pPr>
        <w:spacing w:line="0" w:lineRule="atLeast"/>
        <w:rPr>
          <w:rFonts w:cs="Arial"/>
          <w:sz w:val="22"/>
        </w:rPr>
      </w:pPr>
      <w:r w:rsidRPr="00B34B34">
        <w:rPr>
          <w:rFonts w:cs="Arial"/>
          <w:sz w:val="22"/>
        </w:rPr>
        <w:t xml:space="preserve">Zahtevek za revizijo mora biti vložen preko portala </w:t>
      </w:r>
      <w:proofErr w:type="spellStart"/>
      <w:r w:rsidRPr="00B34B34">
        <w:rPr>
          <w:rFonts w:cs="Arial"/>
          <w:sz w:val="22"/>
        </w:rPr>
        <w:t>eRevizija</w:t>
      </w:r>
      <w:proofErr w:type="spellEnd"/>
      <w:r w:rsidRPr="00B34B34">
        <w:rPr>
          <w:rFonts w:cs="Arial"/>
          <w:sz w:val="22"/>
        </w:rPr>
        <w:t xml:space="preserve">: </w:t>
      </w:r>
      <w:hyperlink r:id="rId19" w:history="1">
        <w:r w:rsidRPr="00B34B34">
          <w:rPr>
            <w:rFonts w:cs="Arial"/>
            <w:sz w:val="22"/>
          </w:rPr>
          <w:t>https://www.portalerevizija.si</w:t>
        </w:r>
      </w:hyperlink>
      <w:r w:rsidRPr="00B34B34">
        <w:rPr>
          <w:rFonts w:cs="Arial"/>
          <w:sz w:val="22"/>
        </w:rPr>
        <w:t xml:space="preserve">  v skladu s Pravilnikom o portalu </w:t>
      </w:r>
      <w:proofErr w:type="spellStart"/>
      <w:r w:rsidRPr="00B34B34">
        <w:rPr>
          <w:rFonts w:cs="Arial"/>
          <w:sz w:val="22"/>
        </w:rPr>
        <w:t>eRevizija</w:t>
      </w:r>
      <w:proofErr w:type="spellEnd"/>
      <w:r w:rsidRPr="00B34B34">
        <w:rPr>
          <w:rFonts w:cs="Arial"/>
          <w:sz w:val="22"/>
        </w:rPr>
        <w:t xml:space="preserve"> za izmenjavo informacij in dokumentov v </w:t>
      </w:r>
      <w:proofErr w:type="spellStart"/>
      <w:r w:rsidRPr="00B34B34">
        <w:rPr>
          <w:rFonts w:cs="Arial"/>
          <w:sz w:val="22"/>
        </w:rPr>
        <w:t>predrevizijskem</w:t>
      </w:r>
      <w:proofErr w:type="spellEnd"/>
      <w:r w:rsidRPr="00B34B34">
        <w:rPr>
          <w:rFonts w:cs="Arial"/>
          <w:sz w:val="22"/>
        </w:rPr>
        <w:t>, revizijskem in pritožbenem postopku (Uradni list RS, št. </w:t>
      </w:r>
      <w:hyperlink r:id="rId20" w:tgtFrame="_blank" w:tooltip="Pravilnik o portalu eRevizija za izmenjavo informacij in dokumentov v predrevizijskem, revizijskem in pritožbenem postopku" w:history="1">
        <w:r w:rsidRPr="00B34B34">
          <w:rPr>
            <w:rFonts w:cs="Arial"/>
            <w:sz w:val="22"/>
          </w:rPr>
          <w:t>32/19</w:t>
        </w:r>
      </w:hyperlink>
      <w:r w:rsidRPr="00B34B34">
        <w:rPr>
          <w:rFonts w:cs="Arial"/>
          <w:sz w:val="22"/>
        </w:rPr>
        <w:t> in </w:t>
      </w:r>
      <w:hyperlink r:id="rId21" w:tgtFrame="_blank" w:tooltip="Pravilnik o spremembah in dopolnitvi Pravilnika o portalu eRevizija za izmenjavo informacij in dokumentov v predrevizijskem, revizijskem in pritožbenem postopku" w:history="1">
        <w:r w:rsidRPr="00B34B34">
          <w:rPr>
            <w:rFonts w:cs="Arial"/>
            <w:sz w:val="22"/>
          </w:rPr>
          <w:t>67/20</w:t>
        </w:r>
      </w:hyperlink>
      <w:r w:rsidRPr="00B34B34">
        <w:rPr>
          <w:rFonts w:cs="Arial"/>
          <w:sz w:val="22"/>
        </w:rPr>
        <w:t>).</w:t>
      </w:r>
    </w:p>
    <w:p w14:paraId="78E325B5" w14:textId="77777777" w:rsidR="00977CBE" w:rsidRPr="00B34B34" w:rsidRDefault="00977CBE" w:rsidP="00AD0D02">
      <w:pPr>
        <w:spacing w:line="0" w:lineRule="atLeast"/>
        <w:rPr>
          <w:rFonts w:cs="Arial"/>
          <w:sz w:val="22"/>
        </w:rPr>
      </w:pPr>
    </w:p>
    <w:p w14:paraId="227FE006" w14:textId="77777777" w:rsidR="00F90F84" w:rsidRPr="00B34B34" w:rsidRDefault="00F90F84" w:rsidP="00140271">
      <w:pPr>
        <w:rPr>
          <w:rFonts w:cs="Arial"/>
          <w:sz w:val="22"/>
        </w:rPr>
      </w:pPr>
    </w:p>
    <w:p w14:paraId="1EC1FC5B" w14:textId="30108D60" w:rsidR="00F90F84" w:rsidRPr="00B34B34" w:rsidRDefault="00F90F84" w:rsidP="00140271">
      <w:pPr>
        <w:rPr>
          <w:rFonts w:cs="Arial"/>
          <w:b/>
          <w:sz w:val="22"/>
        </w:rPr>
      </w:pPr>
      <w:r w:rsidRPr="00B34B34">
        <w:rPr>
          <w:rFonts w:cs="Arial"/>
          <w:sz w:val="22"/>
        </w:rPr>
        <w:tab/>
      </w:r>
      <w:r w:rsidRPr="00B34B34">
        <w:rPr>
          <w:rFonts w:cs="Arial"/>
          <w:sz w:val="22"/>
        </w:rPr>
        <w:tab/>
      </w:r>
      <w:r w:rsidRPr="00B34B34">
        <w:rPr>
          <w:rFonts w:cs="Arial"/>
          <w:sz w:val="22"/>
        </w:rPr>
        <w:tab/>
      </w:r>
      <w:r w:rsidRPr="00B34B34">
        <w:rPr>
          <w:rFonts w:cs="Arial"/>
          <w:sz w:val="22"/>
        </w:rPr>
        <w:tab/>
      </w:r>
      <w:r w:rsidRPr="00B34B34">
        <w:rPr>
          <w:rFonts w:cs="Arial"/>
          <w:sz w:val="22"/>
        </w:rPr>
        <w:tab/>
      </w:r>
      <w:r w:rsidRPr="00B34B34">
        <w:rPr>
          <w:rFonts w:cs="Arial"/>
          <w:sz w:val="22"/>
        </w:rPr>
        <w:tab/>
      </w:r>
      <w:r w:rsidR="00584E58" w:rsidRPr="00B34B34">
        <w:rPr>
          <w:rFonts w:cs="Arial"/>
          <w:sz w:val="22"/>
        </w:rPr>
        <w:t xml:space="preserve">                 </w:t>
      </w:r>
      <w:r w:rsidR="00AD2C20" w:rsidRPr="00B34B34">
        <w:rPr>
          <w:rFonts w:cs="Arial"/>
          <w:b/>
          <w:sz w:val="22"/>
        </w:rPr>
        <w:t>Slovenski državni gozdovi</w:t>
      </w:r>
      <w:r w:rsidR="00002B03" w:rsidRPr="00B34B34">
        <w:rPr>
          <w:rFonts w:cs="Arial"/>
          <w:b/>
          <w:sz w:val="22"/>
        </w:rPr>
        <w:t>,</w:t>
      </w:r>
      <w:r w:rsidR="00AD2C20" w:rsidRPr="00B34B34">
        <w:rPr>
          <w:rFonts w:cs="Arial"/>
          <w:b/>
          <w:sz w:val="22"/>
        </w:rPr>
        <w:t xml:space="preserve"> d.o.o.</w:t>
      </w:r>
    </w:p>
    <w:sectPr w:rsidR="00F90F84" w:rsidRPr="00B34B34"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3E869" w14:textId="77777777" w:rsidR="00D3137C" w:rsidRDefault="00D3137C" w:rsidP="00107834">
      <w:pPr>
        <w:spacing w:line="240" w:lineRule="auto"/>
      </w:pPr>
      <w:r>
        <w:separator/>
      </w:r>
    </w:p>
  </w:endnote>
  <w:endnote w:type="continuationSeparator" w:id="0">
    <w:p w14:paraId="4D5AD0A8" w14:textId="77777777" w:rsidR="00D3137C" w:rsidRDefault="00D3137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02EF27E2" w:rsidR="00EA20A9" w:rsidRPr="009563FC" w:rsidRDefault="009923F3" w:rsidP="00887C43">
    <w:pPr>
      <w:pStyle w:val="Noga"/>
      <w:pBdr>
        <w:top w:val="single" w:sz="4" w:space="1" w:color="auto"/>
      </w:pBdr>
      <w:rPr>
        <w:rFonts w:cs="Arial"/>
        <w:sz w:val="16"/>
        <w:szCs w:val="16"/>
      </w:rPr>
    </w:pPr>
    <w:r w:rsidRPr="009563FC">
      <w:rPr>
        <w:rFonts w:cs="Arial"/>
        <w:sz w:val="16"/>
        <w:szCs w:val="16"/>
      </w:rPr>
      <w:t>OVO</w:t>
    </w:r>
    <w:r w:rsidR="00EA20A9" w:rsidRPr="009563FC">
      <w:rPr>
        <w:rFonts w:cs="Arial"/>
        <w:sz w:val="16"/>
        <w:szCs w:val="16"/>
      </w:rPr>
      <w:t xml:space="preserve"> 202</w:t>
    </w:r>
    <w:r w:rsidR="00A81DD8" w:rsidRPr="009563FC">
      <w:rPr>
        <w:rFonts w:cs="Arial"/>
        <w:sz w:val="16"/>
        <w:szCs w:val="16"/>
      </w:rPr>
      <w:t>4</w:t>
    </w:r>
  </w:p>
  <w:p w14:paraId="7F73345A" w14:textId="6AEFF1C7" w:rsidR="00EA20A9" w:rsidRPr="00831D98" w:rsidRDefault="00EA20A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5687" w14:textId="5D2A77A0" w:rsidR="00EA20A9" w:rsidRPr="00831D98" w:rsidRDefault="00893D36" w:rsidP="00831D98">
    <w:pPr>
      <w:pStyle w:val="Noga"/>
      <w:pBdr>
        <w:top w:val="single" w:sz="4" w:space="1" w:color="auto"/>
      </w:pBdr>
      <w:rPr>
        <w:sz w:val="16"/>
        <w:szCs w:val="16"/>
      </w:rPr>
    </w:pPr>
    <w:r>
      <w:rPr>
        <w:sz w:val="16"/>
        <w:szCs w:val="16"/>
      </w:rPr>
      <w:t>OVO</w:t>
    </w:r>
    <w:r w:rsidR="00EA20A9">
      <w:rPr>
        <w:sz w:val="16"/>
        <w:szCs w:val="16"/>
      </w:rPr>
      <w:t xml:space="preserve"> 202</w:t>
    </w:r>
    <w:r w:rsidR="002F04A8">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2DD4" w14:textId="77777777" w:rsidR="00D3137C" w:rsidRDefault="00D3137C" w:rsidP="00107834">
      <w:pPr>
        <w:spacing w:line="240" w:lineRule="auto"/>
      </w:pPr>
      <w:r>
        <w:separator/>
      </w:r>
    </w:p>
  </w:footnote>
  <w:footnote w:type="continuationSeparator" w:id="0">
    <w:p w14:paraId="22FBB438" w14:textId="77777777" w:rsidR="00D3137C" w:rsidRDefault="00D3137C" w:rsidP="00107834">
      <w:pPr>
        <w:spacing w:line="240" w:lineRule="auto"/>
      </w:pPr>
      <w:r>
        <w:continuationSeparator/>
      </w:r>
    </w:p>
  </w:footnote>
  <w:footnote w:id="1">
    <w:p w14:paraId="37602D73" w14:textId="77777777" w:rsidR="00E606AB" w:rsidRDefault="00E606AB" w:rsidP="00E606A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EA20A9" w:rsidRPr="009563FC" w:rsidRDefault="00EA20A9" w:rsidP="00831D98">
    <w:pPr>
      <w:pStyle w:val="Glava"/>
      <w:pBdr>
        <w:bottom w:val="single" w:sz="4" w:space="1" w:color="auto"/>
      </w:pBdr>
      <w:rPr>
        <w:rFonts w:cs="Arial"/>
        <w:sz w:val="16"/>
        <w:szCs w:val="16"/>
      </w:rPr>
    </w:pPr>
    <w:r w:rsidRPr="009563FC">
      <w:rPr>
        <w:rFonts w:cs="Arial"/>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EA20A9" w:rsidRDefault="00EA20A9"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2F5552"/>
    <w:multiLevelType w:val="hybridMultilevel"/>
    <w:tmpl w:val="CA5A5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2015036218">
    <w:abstractNumId w:val="20"/>
  </w:num>
  <w:num w:numId="2" w16cid:durableId="203465266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b/>
          <w:bCs/>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53826690">
    <w:abstractNumId w:val="19"/>
  </w:num>
  <w:num w:numId="4" w16cid:durableId="124007226">
    <w:abstractNumId w:val="11"/>
  </w:num>
  <w:num w:numId="5" w16cid:durableId="1729307084">
    <w:abstractNumId w:val="14"/>
  </w:num>
  <w:num w:numId="6" w16cid:durableId="506989922">
    <w:abstractNumId w:val="6"/>
  </w:num>
  <w:num w:numId="7" w16cid:durableId="356582273">
    <w:abstractNumId w:val="4"/>
  </w:num>
  <w:num w:numId="8" w16cid:durableId="1980576397">
    <w:abstractNumId w:val="1"/>
  </w:num>
  <w:num w:numId="9" w16cid:durableId="697242218">
    <w:abstractNumId w:val="12"/>
  </w:num>
  <w:num w:numId="10" w16cid:durableId="2035308461">
    <w:abstractNumId w:val="3"/>
  </w:num>
  <w:num w:numId="11" w16cid:durableId="187527834">
    <w:abstractNumId w:val="15"/>
  </w:num>
  <w:num w:numId="12" w16cid:durableId="1730222678">
    <w:abstractNumId w:val="17"/>
  </w:num>
  <w:num w:numId="13" w16cid:durableId="1864904481">
    <w:abstractNumId w:val="5"/>
  </w:num>
  <w:num w:numId="14" w16cid:durableId="1521508648">
    <w:abstractNumId w:val="8"/>
  </w:num>
  <w:num w:numId="15" w16cid:durableId="590167976">
    <w:abstractNumId w:val="10"/>
  </w:num>
  <w:num w:numId="16" w16cid:durableId="288514564">
    <w:abstractNumId w:val="13"/>
  </w:num>
  <w:num w:numId="17" w16cid:durableId="1696610614">
    <w:abstractNumId w:val="9"/>
  </w:num>
  <w:num w:numId="18" w16cid:durableId="14170180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610893152">
    <w:abstractNumId w:val="21"/>
  </w:num>
  <w:num w:numId="20" w16cid:durableId="20314928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2467401">
    <w:abstractNumId w:val="18"/>
  </w:num>
  <w:num w:numId="22" w16cid:durableId="129919211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691955957">
    <w:abstractNumId w:val="2"/>
  </w:num>
  <w:num w:numId="24" w16cid:durableId="760183731">
    <w:abstractNumId w:val="7"/>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5" w16cid:durableId="143859738">
    <w:abstractNumId w:val="7"/>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2073501062">
    <w:abstractNumId w:val="16"/>
  </w:num>
  <w:num w:numId="27" w16cid:durableId="169950324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A34"/>
    <w:rsid w:val="00010E67"/>
    <w:rsid w:val="00011596"/>
    <w:rsid w:val="000118DA"/>
    <w:rsid w:val="00011ADB"/>
    <w:rsid w:val="00011F83"/>
    <w:rsid w:val="00013EE0"/>
    <w:rsid w:val="000148AE"/>
    <w:rsid w:val="00014DB4"/>
    <w:rsid w:val="00014F62"/>
    <w:rsid w:val="0001557A"/>
    <w:rsid w:val="00015DD6"/>
    <w:rsid w:val="00017285"/>
    <w:rsid w:val="000174A2"/>
    <w:rsid w:val="00020043"/>
    <w:rsid w:val="000202A9"/>
    <w:rsid w:val="0002034F"/>
    <w:rsid w:val="0002112B"/>
    <w:rsid w:val="000221A3"/>
    <w:rsid w:val="000230BE"/>
    <w:rsid w:val="00023BCE"/>
    <w:rsid w:val="00030555"/>
    <w:rsid w:val="000305A0"/>
    <w:rsid w:val="000317C4"/>
    <w:rsid w:val="00031BC5"/>
    <w:rsid w:val="00032942"/>
    <w:rsid w:val="00032AA5"/>
    <w:rsid w:val="000344DF"/>
    <w:rsid w:val="0003458C"/>
    <w:rsid w:val="00036984"/>
    <w:rsid w:val="000377C2"/>
    <w:rsid w:val="00041571"/>
    <w:rsid w:val="0004189C"/>
    <w:rsid w:val="00041E2D"/>
    <w:rsid w:val="000420FC"/>
    <w:rsid w:val="00042D51"/>
    <w:rsid w:val="00044A08"/>
    <w:rsid w:val="00045123"/>
    <w:rsid w:val="000459A1"/>
    <w:rsid w:val="00047DE9"/>
    <w:rsid w:val="000501C0"/>
    <w:rsid w:val="0005182F"/>
    <w:rsid w:val="00051DE6"/>
    <w:rsid w:val="00051F0C"/>
    <w:rsid w:val="00052176"/>
    <w:rsid w:val="000523FA"/>
    <w:rsid w:val="0005304D"/>
    <w:rsid w:val="00053B35"/>
    <w:rsid w:val="00054DD0"/>
    <w:rsid w:val="0005690B"/>
    <w:rsid w:val="00060E2A"/>
    <w:rsid w:val="0006117D"/>
    <w:rsid w:val="00061278"/>
    <w:rsid w:val="0006164C"/>
    <w:rsid w:val="00062640"/>
    <w:rsid w:val="00063D71"/>
    <w:rsid w:val="00064351"/>
    <w:rsid w:val="0006500B"/>
    <w:rsid w:val="0006501F"/>
    <w:rsid w:val="00065CD3"/>
    <w:rsid w:val="0006684D"/>
    <w:rsid w:val="00067FC4"/>
    <w:rsid w:val="0007004C"/>
    <w:rsid w:val="00073646"/>
    <w:rsid w:val="00073A24"/>
    <w:rsid w:val="00073AC7"/>
    <w:rsid w:val="00074545"/>
    <w:rsid w:val="000757BF"/>
    <w:rsid w:val="00076676"/>
    <w:rsid w:val="00077BD5"/>
    <w:rsid w:val="000803E6"/>
    <w:rsid w:val="0008140E"/>
    <w:rsid w:val="00083CA3"/>
    <w:rsid w:val="00084E48"/>
    <w:rsid w:val="00085626"/>
    <w:rsid w:val="000917EF"/>
    <w:rsid w:val="000918E8"/>
    <w:rsid w:val="00091B32"/>
    <w:rsid w:val="00091FF1"/>
    <w:rsid w:val="000925A0"/>
    <w:rsid w:val="00092B8F"/>
    <w:rsid w:val="000935AF"/>
    <w:rsid w:val="00093BDD"/>
    <w:rsid w:val="00093BE8"/>
    <w:rsid w:val="00094211"/>
    <w:rsid w:val="000942A4"/>
    <w:rsid w:val="0009492C"/>
    <w:rsid w:val="0009590C"/>
    <w:rsid w:val="000965DF"/>
    <w:rsid w:val="00097A5F"/>
    <w:rsid w:val="00097A70"/>
    <w:rsid w:val="000A0765"/>
    <w:rsid w:val="000A1130"/>
    <w:rsid w:val="000A2B04"/>
    <w:rsid w:val="000A2C9B"/>
    <w:rsid w:val="000A351D"/>
    <w:rsid w:val="000A4471"/>
    <w:rsid w:val="000A45B0"/>
    <w:rsid w:val="000A4B6A"/>
    <w:rsid w:val="000A50C6"/>
    <w:rsid w:val="000A6778"/>
    <w:rsid w:val="000A71DC"/>
    <w:rsid w:val="000A74A3"/>
    <w:rsid w:val="000A7BA0"/>
    <w:rsid w:val="000B02D6"/>
    <w:rsid w:val="000B0326"/>
    <w:rsid w:val="000B1164"/>
    <w:rsid w:val="000B281D"/>
    <w:rsid w:val="000B2F24"/>
    <w:rsid w:val="000B33BD"/>
    <w:rsid w:val="000B3E2B"/>
    <w:rsid w:val="000B57FA"/>
    <w:rsid w:val="000B66C4"/>
    <w:rsid w:val="000B769D"/>
    <w:rsid w:val="000B77DD"/>
    <w:rsid w:val="000B7A9C"/>
    <w:rsid w:val="000C01B7"/>
    <w:rsid w:val="000C083B"/>
    <w:rsid w:val="000C4E19"/>
    <w:rsid w:val="000C67C2"/>
    <w:rsid w:val="000C735E"/>
    <w:rsid w:val="000C799C"/>
    <w:rsid w:val="000D0F87"/>
    <w:rsid w:val="000D13D2"/>
    <w:rsid w:val="000D2C16"/>
    <w:rsid w:val="000D4356"/>
    <w:rsid w:val="000D463C"/>
    <w:rsid w:val="000E1927"/>
    <w:rsid w:val="000E2A40"/>
    <w:rsid w:val="000E2AF5"/>
    <w:rsid w:val="000E4EF2"/>
    <w:rsid w:val="000E5488"/>
    <w:rsid w:val="000E7C15"/>
    <w:rsid w:val="000E7E80"/>
    <w:rsid w:val="000F085B"/>
    <w:rsid w:val="000F0CA5"/>
    <w:rsid w:val="000F10C7"/>
    <w:rsid w:val="000F1A15"/>
    <w:rsid w:val="000F222A"/>
    <w:rsid w:val="000F3078"/>
    <w:rsid w:val="000F44DD"/>
    <w:rsid w:val="000F5BF6"/>
    <w:rsid w:val="000F7448"/>
    <w:rsid w:val="000F75C6"/>
    <w:rsid w:val="000F7CEC"/>
    <w:rsid w:val="0010091F"/>
    <w:rsid w:val="00101682"/>
    <w:rsid w:val="00102E9A"/>
    <w:rsid w:val="00103EAE"/>
    <w:rsid w:val="0010437E"/>
    <w:rsid w:val="00106594"/>
    <w:rsid w:val="00107834"/>
    <w:rsid w:val="001078E2"/>
    <w:rsid w:val="00112148"/>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338"/>
    <w:rsid w:val="00143730"/>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1BF9"/>
    <w:rsid w:val="0016205A"/>
    <w:rsid w:val="00163084"/>
    <w:rsid w:val="00163435"/>
    <w:rsid w:val="00163C84"/>
    <w:rsid w:val="00164F36"/>
    <w:rsid w:val="0016699D"/>
    <w:rsid w:val="00166B3B"/>
    <w:rsid w:val="00170DBF"/>
    <w:rsid w:val="001716C5"/>
    <w:rsid w:val="001728E1"/>
    <w:rsid w:val="00174011"/>
    <w:rsid w:val="0017436F"/>
    <w:rsid w:val="00174D87"/>
    <w:rsid w:val="001757AF"/>
    <w:rsid w:val="001757E0"/>
    <w:rsid w:val="00176E53"/>
    <w:rsid w:val="00177C5A"/>
    <w:rsid w:val="00180118"/>
    <w:rsid w:val="00182BED"/>
    <w:rsid w:val="001841E3"/>
    <w:rsid w:val="0018465B"/>
    <w:rsid w:val="00184E24"/>
    <w:rsid w:val="00185189"/>
    <w:rsid w:val="0018717F"/>
    <w:rsid w:val="00190FC2"/>
    <w:rsid w:val="00191FDD"/>
    <w:rsid w:val="00193824"/>
    <w:rsid w:val="0019402E"/>
    <w:rsid w:val="00194C61"/>
    <w:rsid w:val="00195606"/>
    <w:rsid w:val="00195B86"/>
    <w:rsid w:val="00195D73"/>
    <w:rsid w:val="001960B0"/>
    <w:rsid w:val="0019770D"/>
    <w:rsid w:val="001A06F0"/>
    <w:rsid w:val="001A1A6F"/>
    <w:rsid w:val="001A2FC6"/>
    <w:rsid w:val="001A3B3E"/>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42AC"/>
    <w:rsid w:val="001C465D"/>
    <w:rsid w:val="001C4D3A"/>
    <w:rsid w:val="001C4E60"/>
    <w:rsid w:val="001C59F5"/>
    <w:rsid w:val="001C5AE3"/>
    <w:rsid w:val="001C6056"/>
    <w:rsid w:val="001C6911"/>
    <w:rsid w:val="001D0CDF"/>
    <w:rsid w:val="001D286A"/>
    <w:rsid w:val="001D2C57"/>
    <w:rsid w:val="001D2E44"/>
    <w:rsid w:val="001D46BA"/>
    <w:rsid w:val="001D5FF7"/>
    <w:rsid w:val="001D66F1"/>
    <w:rsid w:val="001D6A27"/>
    <w:rsid w:val="001D6B2A"/>
    <w:rsid w:val="001D6D1B"/>
    <w:rsid w:val="001E0BBB"/>
    <w:rsid w:val="001E1797"/>
    <w:rsid w:val="001E17DD"/>
    <w:rsid w:val="001E1E80"/>
    <w:rsid w:val="001E20D2"/>
    <w:rsid w:val="001E2EA1"/>
    <w:rsid w:val="001E3142"/>
    <w:rsid w:val="001E3805"/>
    <w:rsid w:val="001E3A9F"/>
    <w:rsid w:val="001E47DB"/>
    <w:rsid w:val="001E5283"/>
    <w:rsid w:val="001E55D4"/>
    <w:rsid w:val="001E5B7C"/>
    <w:rsid w:val="001E685C"/>
    <w:rsid w:val="001F0156"/>
    <w:rsid w:val="001F0C07"/>
    <w:rsid w:val="001F200C"/>
    <w:rsid w:val="001F22A5"/>
    <w:rsid w:val="001F2C54"/>
    <w:rsid w:val="001F3906"/>
    <w:rsid w:val="001F44EE"/>
    <w:rsid w:val="001F5C2E"/>
    <w:rsid w:val="001F5CD0"/>
    <w:rsid w:val="001F614F"/>
    <w:rsid w:val="001F6BEA"/>
    <w:rsid w:val="001F6F87"/>
    <w:rsid w:val="001F7E6F"/>
    <w:rsid w:val="00200CA0"/>
    <w:rsid w:val="002016D3"/>
    <w:rsid w:val="00201910"/>
    <w:rsid w:val="00201E0C"/>
    <w:rsid w:val="00202851"/>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508"/>
    <w:rsid w:val="00217E26"/>
    <w:rsid w:val="002203A9"/>
    <w:rsid w:val="002209CB"/>
    <w:rsid w:val="002213F5"/>
    <w:rsid w:val="00221762"/>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4EAA"/>
    <w:rsid w:val="00245AD5"/>
    <w:rsid w:val="0024601E"/>
    <w:rsid w:val="002460DE"/>
    <w:rsid w:val="00246626"/>
    <w:rsid w:val="00246F21"/>
    <w:rsid w:val="00250033"/>
    <w:rsid w:val="00250608"/>
    <w:rsid w:val="00250777"/>
    <w:rsid w:val="00250D24"/>
    <w:rsid w:val="00250DDC"/>
    <w:rsid w:val="002516D0"/>
    <w:rsid w:val="00251A3E"/>
    <w:rsid w:val="0025212F"/>
    <w:rsid w:val="00252917"/>
    <w:rsid w:val="00252A75"/>
    <w:rsid w:val="002544E9"/>
    <w:rsid w:val="00254F3D"/>
    <w:rsid w:val="00255517"/>
    <w:rsid w:val="00256BBC"/>
    <w:rsid w:val="00261BF8"/>
    <w:rsid w:val="00261DF2"/>
    <w:rsid w:val="00262661"/>
    <w:rsid w:val="00262803"/>
    <w:rsid w:val="0026289B"/>
    <w:rsid w:val="00262F84"/>
    <w:rsid w:val="002634ED"/>
    <w:rsid w:val="002639F8"/>
    <w:rsid w:val="00263F7A"/>
    <w:rsid w:val="00264FCE"/>
    <w:rsid w:val="002650C9"/>
    <w:rsid w:val="0026513A"/>
    <w:rsid w:val="002658C5"/>
    <w:rsid w:val="00265FEB"/>
    <w:rsid w:val="00270477"/>
    <w:rsid w:val="00270A35"/>
    <w:rsid w:val="00270C51"/>
    <w:rsid w:val="00274220"/>
    <w:rsid w:val="00274551"/>
    <w:rsid w:val="00274734"/>
    <w:rsid w:val="00274D32"/>
    <w:rsid w:val="00274D88"/>
    <w:rsid w:val="00276906"/>
    <w:rsid w:val="002769E8"/>
    <w:rsid w:val="00276EB6"/>
    <w:rsid w:val="00276EDE"/>
    <w:rsid w:val="00277039"/>
    <w:rsid w:val="00277A04"/>
    <w:rsid w:val="00280612"/>
    <w:rsid w:val="00280C52"/>
    <w:rsid w:val="002814E9"/>
    <w:rsid w:val="00281AAF"/>
    <w:rsid w:val="00281E96"/>
    <w:rsid w:val="00282C53"/>
    <w:rsid w:val="002838E4"/>
    <w:rsid w:val="00284CD5"/>
    <w:rsid w:val="002878D3"/>
    <w:rsid w:val="00287C44"/>
    <w:rsid w:val="002903E9"/>
    <w:rsid w:val="00291669"/>
    <w:rsid w:val="00292535"/>
    <w:rsid w:val="00292D53"/>
    <w:rsid w:val="00294AE6"/>
    <w:rsid w:val="00294BFD"/>
    <w:rsid w:val="002958FE"/>
    <w:rsid w:val="00295C21"/>
    <w:rsid w:val="00295FC2"/>
    <w:rsid w:val="002A0A29"/>
    <w:rsid w:val="002A267D"/>
    <w:rsid w:val="002A367F"/>
    <w:rsid w:val="002A4D70"/>
    <w:rsid w:val="002A5093"/>
    <w:rsid w:val="002A5766"/>
    <w:rsid w:val="002A5A52"/>
    <w:rsid w:val="002A63CF"/>
    <w:rsid w:val="002A6408"/>
    <w:rsid w:val="002A64FA"/>
    <w:rsid w:val="002A6853"/>
    <w:rsid w:val="002A6E89"/>
    <w:rsid w:val="002A7F4E"/>
    <w:rsid w:val="002B0C97"/>
    <w:rsid w:val="002B0EE5"/>
    <w:rsid w:val="002B1601"/>
    <w:rsid w:val="002B1C19"/>
    <w:rsid w:val="002B2B13"/>
    <w:rsid w:val="002B344C"/>
    <w:rsid w:val="002B345A"/>
    <w:rsid w:val="002B3E1D"/>
    <w:rsid w:val="002B4270"/>
    <w:rsid w:val="002B5236"/>
    <w:rsid w:val="002B5DF4"/>
    <w:rsid w:val="002B770E"/>
    <w:rsid w:val="002C035F"/>
    <w:rsid w:val="002C0960"/>
    <w:rsid w:val="002C0E76"/>
    <w:rsid w:val="002C173A"/>
    <w:rsid w:val="002C1AB3"/>
    <w:rsid w:val="002C2184"/>
    <w:rsid w:val="002C27FF"/>
    <w:rsid w:val="002C2B07"/>
    <w:rsid w:val="002C3975"/>
    <w:rsid w:val="002C427C"/>
    <w:rsid w:val="002C4819"/>
    <w:rsid w:val="002C5389"/>
    <w:rsid w:val="002C6568"/>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1DE9"/>
    <w:rsid w:val="002E1FDD"/>
    <w:rsid w:val="002E2CC6"/>
    <w:rsid w:val="002E383E"/>
    <w:rsid w:val="002E4A7D"/>
    <w:rsid w:val="002E4D6D"/>
    <w:rsid w:val="002E4ECA"/>
    <w:rsid w:val="002E7117"/>
    <w:rsid w:val="002F04A8"/>
    <w:rsid w:val="002F0A66"/>
    <w:rsid w:val="002F1635"/>
    <w:rsid w:val="002F3D91"/>
    <w:rsid w:val="002F4AE5"/>
    <w:rsid w:val="002F5592"/>
    <w:rsid w:val="002F5716"/>
    <w:rsid w:val="002F5A90"/>
    <w:rsid w:val="002F63E6"/>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40C"/>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4A03"/>
    <w:rsid w:val="0032688F"/>
    <w:rsid w:val="003272C8"/>
    <w:rsid w:val="003275AB"/>
    <w:rsid w:val="00327FD1"/>
    <w:rsid w:val="0033075B"/>
    <w:rsid w:val="00331BD8"/>
    <w:rsid w:val="00331EBA"/>
    <w:rsid w:val="00332DD4"/>
    <w:rsid w:val="003330C5"/>
    <w:rsid w:val="003334F7"/>
    <w:rsid w:val="0033367C"/>
    <w:rsid w:val="00333B73"/>
    <w:rsid w:val="0033459D"/>
    <w:rsid w:val="003353C1"/>
    <w:rsid w:val="003354EC"/>
    <w:rsid w:val="00335D67"/>
    <w:rsid w:val="00335EE6"/>
    <w:rsid w:val="00335F92"/>
    <w:rsid w:val="00337FB4"/>
    <w:rsid w:val="00340B4B"/>
    <w:rsid w:val="00342333"/>
    <w:rsid w:val="00342B1C"/>
    <w:rsid w:val="003431C4"/>
    <w:rsid w:val="003439F3"/>
    <w:rsid w:val="00343A24"/>
    <w:rsid w:val="0034595D"/>
    <w:rsid w:val="003468BE"/>
    <w:rsid w:val="00346CC8"/>
    <w:rsid w:val="003477A2"/>
    <w:rsid w:val="00347BB3"/>
    <w:rsid w:val="00350D7A"/>
    <w:rsid w:val="00350FD4"/>
    <w:rsid w:val="0035229F"/>
    <w:rsid w:val="0035245F"/>
    <w:rsid w:val="0035277B"/>
    <w:rsid w:val="003529CF"/>
    <w:rsid w:val="00353495"/>
    <w:rsid w:val="0035362B"/>
    <w:rsid w:val="00353714"/>
    <w:rsid w:val="00354169"/>
    <w:rsid w:val="00355A01"/>
    <w:rsid w:val="00356EE4"/>
    <w:rsid w:val="00357D05"/>
    <w:rsid w:val="00360B5B"/>
    <w:rsid w:val="00361393"/>
    <w:rsid w:val="00361663"/>
    <w:rsid w:val="003617DD"/>
    <w:rsid w:val="00361E99"/>
    <w:rsid w:val="00362A02"/>
    <w:rsid w:val="0036354D"/>
    <w:rsid w:val="00363BEF"/>
    <w:rsid w:val="00363EE1"/>
    <w:rsid w:val="00363F03"/>
    <w:rsid w:val="00364490"/>
    <w:rsid w:val="0036499A"/>
    <w:rsid w:val="00365982"/>
    <w:rsid w:val="00366AF0"/>
    <w:rsid w:val="00366B65"/>
    <w:rsid w:val="00367827"/>
    <w:rsid w:val="0037030A"/>
    <w:rsid w:val="00371D5D"/>
    <w:rsid w:val="00372295"/>
    <w:rsid w:val="00372F46"/>
    <w:rsid w:val="00373A0C"/>
    <w:rsid w:val="003745DA"/>
    <w:rsid w:val="00376417"/>
    <w:rsid w:val="00377EE0"/>
    <w:rsid w:val="00380209"/>
    <w:rsid w:val="003807D9"/>
    <w:rsid w:val="00380A46"/>
    <w:rsid w:val="003815B3"/>
    <w:rsid w:val="00381F96"/>
    <w:rsid w:val="00383BC7"/>
    <w:rsid w:val="00384883"/>
    <w:rsid w:val="003856BE"/>
    <w:rsid w:val="0038670E"/>
    <w:rsid w:val="00387610"/>
    <w:rsid w:val="00390213"/>
    <w:rsid w:val="0039029B"/>
    <w:rsid w:val="00390676"/>
    <w:rsid w:val="003909C0"/>
    <w:rsid w:val="00390E8C"/>
    <w:rsid w:val="00391322"/>
    <w:rsid w:val="003917B7"/>
    <w:rsid w:val="00391D7C"/>
    <w:rsid w:val="00391F9D"/>
    <w:rsid w:val="00393BED"/>
    <w:rsid w:val="00394CBC"/>
    <w:rsid w:val="00395822"/>
    <w:rsid w:val="00395CA3"/>
    <w:rsid w:val="00396276"/>
    <w:rsid w:val="003963D9"/>
    <w:rsid w:val="0039697D"/>
    <w:rsid w:val="003969C0"/>
    <w:rsid w:val="003A00D9"/>
    <w:rsid w:val="003A0BA4"/>
    <w:rsid w:val="003A2683"/>
    <w:rsid w:val="003A2A07"/>
    <w:rsid w:val="003A2B68"/>
    <w:rsid w:val="003A2DDE"/>
    <w:rsid w:val="003A3309"/>
    <w:rsid w:val="003A3D4A"/>
    <w:rsid w:val="003A4F33"/>
    <w:rsid w:val="003A6202"/>
    <w:rsid w:val="003A6B4B"/>
    <w:rsid w:val="003A7412"/>
    <w:rsid w:val="003A77BA"/>
    <w:rsid w:val="003B01D6"/>
    <w:rsid w:val="003B0D9F"/>
    <w:rsid w:val="003B0F86"/>
    <w:rsid w:val="003B1047"/>
    <w:rsid w:val="003B2565"/>
    <w:rsid w:val="003B3EE6"/>
    <w:rsid w:val="003B4010"/>
    <w:rsid w:val="003B57F8"/>
    <w:rsid w:val="003B5B0C"/>
    <w:rsid w:val="003B5E6F"/>
    <w:rsid w:val="003B6034"/>
    <w:rsid w:val="003B66CD"/>
    <w:rsid w:val="003B6BB8"/>
    <w:rsid w:val="003C020D"/>
    <w:rsid w:val="003C0A71"/>
    <w:rsid w:val="003C0B2F"/>
    <w:rsid w:val="003C11EF"/>
    <w:rsid w:val="003C1E23"/>
    <w:rsid w:val="003C22F1"/>
    <w:rsid w:val="003C4159"/>
    <w:rsid w:val="003C43A8"/>
    <w:rsid w:val="003C5CB2"/>
    <w:rsid w:val="003C6325"/>
    <w:rsid w:val="003C69D7"/>
    <w:rsid w:val="003C6E78"/>
    <w:rsid w:val="003C6F26"/>
    <w:rsid w:val="003D09CD"/>
    <w:rsid w:val="003D0EB4"/>
    <w:rsid w:val="003D1F76"/>
    <w:rsid w:val="003D20A4"/>
    <w:rsid w:val="003D252B"/>
    <w:rsid w:val="003D2921"/>
    <w:rsid w:val="003D2BAD"/>
    <w:rsid w:val="003D4258"/>
    <w:rsid w:val="003D44EF"/>
    <w:rsid w:val="003D5213"/>
    <w:rsid w:val="003D588D"/>
    <w:rsid w:val="003D5A2B"/>
    <w:rsid w:val="003D5C07"/>
    <w:rsid w:val="003D5DE5"/>
    <w:rsid w:val="003D5F1C"/>
    <w:rsid w:val="003D6A73"/>
    <w:rsid w:val="003D6F8D"/>
    <w:rsid w:val="003E0AFC"/>
    <w:rsid w:val="003E0C42"/>
    <w:rsid w:val="003E1196"/>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9A3"/>
    <w:rsid w:val="004020D2"/>
    <w:rsid w:val="004023D5"/>
    <w:rsid w:val="004028D6"/>
    <w:rsid w:val="004036C1"/>
    <w:rsid w:val="00403C36"/>
    <w:rsid w:val="00404A98"/>
    <w:rsid w:val="004053B1"/>
    <w:rsid w:val="0040744E"/>
    <w:rsid w:val="00410ACE"/>
    <w:rsid w:val="00410EB0"/>
    <w:rsid w:val="00411E92"/>
    <w:rsid w:val="00415312"/>
    <w:rsid w:val="00415E34"/>
    <w:rsid w:val="004160DA"/>
    <w:rsid w:val="00416E8B"/>
    <w:rsid w:val="00417B6F"/>
    <w:rsid w:val="00420AFA"/>
    <w:rsid w:val="00422B61"/>
    <w:rsid w:val="00423B20"/>
    <w:rsid w:val="00423B89"/>
    <w:rsid w:val="004240E5"/>
    <w:rsid w:val="0042464F"/>
    <w:rsid w:val="00425115"/>
    <w:rsid w:val="00425190"/>
    <w:rsid w:val="00426332"/>
    <w:rsid w:val="00426BA6"/>
    <w:rsid w:val="004306AB"/>
    <w:rsid w:val="00430DBB"/>
    <w:rsid w:val="00431E63"/>
    <w:rsid w:val="00433926"/>
    <w:rsid w:val="0043429B"/>
    <w:rsid w:val="004342DD"/>
    <w:rsid w:val="00435212"/>
    <w:rsid w:val="00435D26"/>
    <w:rsid w:val="00436368"/>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CDC"/>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4514"/>
    <w:rsid w:val="004677D4"/>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609"/>
    <w:rsid w:val="004807ED"/>
    <w:rsid w:val="00481036"/>
    <w:rsid w:val="00481508"/>
    <w:rsid w:val="00481C3E"/>
    <w:rsid w:val="00481C92"/>
    <w:rsid w:val="0048224B"/>
    <w:rsid w:val="00483E67"/>
    <w:rsid w:val="00487F4F"/>
    <w:rsid w:val="00490361"/>
    <w:rsid w:val="00490AB7"/>
    <w:rsid w:val="00491237"/>
    <w:rsid w:val="00492A17"/>
    <w:rsid w:val="00492E45"/>
    <w:rsid w:val="004952E6"/>
    <w:rsid w:val="00495BBB"/>
    <w:rsid w:val="0049684E"/>
    <w:rsid w:val="00496C55"/>
    <w:rsid w:val="00497035"/>
    <w:rsid w:val="00497283"/>
    <w:rsid w:val="004A04C2"/>
    <w:rsid w:val="004A06D9"/>
    <w:rsid w:val="004A1529"/>
    <w:rsid w:val="004A20B9"/>
    <w:rsid w:val="004A429E"/>
    <w:rsid w:val="004A4FBB"/>
    <w:rsid w:val="004A60C8"/>
    <w:rsid w:val="004A62FF"/>
    <w:rsid w:val="004A7215"/>
    <w:rsid w:val="004A7E58"/>
    <w:rsid w:val="004B1296"/>
    <w:rsid w:val="004B15AC"/>
    <w:rsid w:val="004B3A95"/>
    <w:rsid w:val="004B4DB1"/>
    <w:rsid w:val="004B5BF5"/>
    <w:rsid w:val="004B5C9C"/>
    <w:rsid w:val="004B606A"/>
    <w:rsid w:val="004B6119"/>
    <w:rsid w:val="004B6BB8"/>
    <w:rsid w:val="004B762C"/>
    <w:rsid w:val="004B7F76"/>
    <w:rsid w:val="004C24D9"/>
    <w:rsid w:val="004C33C4"/>
    <w:rsid w:val="004C367B"/>
    <w:rsid w:val="004C375A"/>
    <w:rsid w:val="004C6D4D"/>
    <w:rsid w:val="004C6F58"/>
    <w:rsid w:val="004C71FA"/>
    <w:rsid w:val="004C77D7"/>
    <w:rsid w:val="004C7AC3"/>
    <w:rsid w:val="004C7C11"/>
    <w:rsid w:val="004D0122"/>
    <w:rsid w:val="004D04D2"/>
    <w:rsid w:val="004D1429"/>
    <w:rsid w:val="004D1D42"/>
    <w:rsid w:val="004D2D58"/>
    <w:rsid w:val="004D5ACA"/>
    <w:rsid w:val="004D5EF4"/>
    <w:rsid w:val="004D5F0D"/>
    <w:rsid w:val="004D62BC"/>
    <w:rsid w:val="004D64DD"/>
    <w:rsid w:val="004D70B7"/>
    <w:rsid w:val="004E01D7"/>
    <w:rsid w:val="004E0484"/>
    <w:rsid w:val="004E0984"/>
    <w:rsid w:val="004E118C"/>
    <w:rsid w:val="004E1E09"/>
    <w:rsid w:val="004E25B5"/>
    <w:rsid w:val="004E2DA1"/>
    <w:rsid w:val="004E2DCA"/>
    <w:rsid w:val="004E35D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C79"/>
    <w:rsid w:val="00501F03"/>
    <w:rsid w:val="0050248B"/>
    <w:rsid w:val="005027BF"/>
    <w:rsid w:val="00503C0C"/>
    <w:rsid w:val="00505019"/>
    <w:rsid w:val="005051B7"/>
    <w:rsid w:val="00505FB5"/>
    <w:rsid w:val="00505FE7"/>
    <w:rsid w:val="00507825"/>
    <w:rsid w:val="00507F5C"/>
    <w:rsid w:val="0051011E"/>
    <w:rsid w:val="00511EFA"/>
    <w:rsid w:val="00511F10"/>
    <w:rsid w:val="005120D9"/>
    <w:rsid w:val="00512499"/>
    <w:rsid w:val="005127E9"/>
    <w:rsid w:val="00513017"/>
    <w:rsid w:val="00513E88"/>
    <w:rsid w:val="00514BDF"/>
    <w:rsid w:val="005150E9"/>
    <w:rsid w:val="00515FBA"/>
    <w:rsid w:val="00516E67"/>
    <w:rsid w:val="005178B0"/>
    <w:rsid w:val="0052177D"/>
    <w:rsid w:val="0052361B"/>
    <w:rsid w:val="005248A5"/>
    <w:rsid w:val="005252BD"/>
    <w:rsid w:val="00526448"/>
    <w:rsid w:val="00530589"/>
    <w:rsid w:val="0053094B"/>
    <w:rsid w:val="005312FE"/>
    <w:rsid w:val="00533A03"/>
    <w:rsid w:val="00534F39"/>
    <w:rsid w:val="00535149"/>
    <w:rsid w:val="00535233"/>
    <w:rsid w:val="00535DB7"/>
    <w:rsid w:val="00536C6A"/>
    <w:rsid w:val="00536EF9"/>
    <w:rsid w:val="0054012A"/>
    <w:rsid w:val="005418FF"/>
    <w:rsid w:val="005436E4"/>
    <w:rsid w:val="00543EC8"/>
    <w:rsid w:val="005445E4"/>
    <w:rsid w:val="00544659"/>
    <w:rsid w:val="00544E43"/>
    <w:rsid w:val="00545064"/>
    <w:rsid w:val="005470DC"/>
    <w:rsid w:val="0054769D"/>
    <w:rsid w:val="00552298"/>
    <w:rsid w:val="00552466"/>
    <w:rsid w:val="00552F54"/>
    <w:rsid w:val="005531CE"/>
    <w:rsid w:val="00553D02"/>
    <w:rsid w:val="00555ADC"/>
    <w:rsid w:val="0055605C"/>
    <w:rsid w:val="00556FFE"/>
    <w:rsid w:val="005571B4"/>
    <w:rsid w:val="00560758"/>
    <w:rsid w:val="0056180D"/>
    <w:rsid w:val="00562109"/>
    <w:rsid w:val="00562BF9"/>
    <w:rsid w:val="00565BBD"/>
    <w:rsid w:val="00566AF9"/>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77F74"/>
    <w:rsid w:val="0058135E"/>
    <w:rsid w:val="00582420"/>
    <w:rsid w:val="005838DD"/>
    <w:rsid w:val="005848B0"/>
    <w:rsid w:val="00584A38"/>
    <w:rsid w:val="00584B3B"/>
    <w:rsid w:val="00584E58"/>
    <w:rsid w:val="00584F70"/>
    <w:rsid w:val="00584FC5"/>
    <w:rsid w:val="0058640D"/>
    <w:rsid w:val="0058666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80C"/>
    <w:rsid w:val="00595D94"/>
    <w:rsid w:val="005961EB"/>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292E"/>
    <w:rsid w:val="005B3D9F"/>
    <w:rsid w:val="005B4648"/>
    <w:rsid w:val="005B4774"/>
    <w:rsid w:val="005B48AD"/>
    <w:rsid w:val="005B5C7E"/>
    <w:rsid w:val="005B725E"/>
    <w:rsid w:val="005C0058"/>
    <w:rsid w:val="005C1895"/>
    <w:rsid w:val="005C2049"/>
    <w:rsid w:val="005C2D33"/>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E8B"/>
    <w:rsid w:val="005D73C5"/>
    <w:rsid w:val="005D7A4E"/>
    <w:rsid w:val="005E0AC2"/>
    <w:rsid w:val="005E1291"/>
    <w:rsid w:val="005E12E5"/>
    <w:rsid w:val="005E1A4C"/>
    <w:rsid w:val="005E1DDF"/>
    <w:rsid w:val="005E214F"/>
    <w:rsid w:val="005E2A67"/>
    <w:rsid w:val="005E3266"/>
    <w:rsid w:val="005E4966"/>
    <w:rsid w:val="005E63DB"/>
    <w:rsid w:val="005F1458"/>
    <w:rsid w:val="005F1CBE"/>
    <w:rsid w:val="005F1DE4"/>
    <w:rsid w:val="005F214B"/>
    <w:rsid w:val="005F23AC"/>
    <w:rsid w:val="005F2778"/>
    <w:rsid w:val="005F3D47"/>
    <w:rsid w:val="005F3E35"/>
    <w:rsid w:val="005F4085"/>
    <w:rsid w:val="005F4857"/>
    <w:rsid w:val="005F48CA"/>
    <w:rsid w:val="005F5392"/>
    <w:rsid w:val="005F5B0B"/>
    <w:rsid w:val="005F772E"/>
    <w:rsid w:val="00600182"/>
    <w:rsid w:val="0060219D"/>
    <w:rsid w:val="006024B7"/>
    <w:rsid w:val="0060269D"/>
    <w:rsid w:val="00602B74"/>
    <w:rsid w:val="00602D6F"/>
    <w:rsid w:val="006030B7"/>
    <w:rsid w:val="00603377"/>
    <w:rsid w:val="0060378C"/>
    <w:rsid w:val="00605FE3"/>
    <w:rsid w:val="0060683D"/>
    <w:rsid w:val="00606ADA"/>
    <w:rsid w:val="00607A8C"/>
    <w:rsid w:val="00607CC7"/>
    <w:rsid w:val="00610FC2"/>
    <w:rsid w:val="00611B8E"/>
    <w:rsid w:val="00611D68"/>
    <w:rsid w:val="0061234B"/>
    <w:rsid w:val="00612500"/>
    <w:rsid w:val="00612530"/>
    <w:rsid w:val="00612607"/>
    <w:rsid w:val="00614E23"/>
    <w:rsid w:val="00615EE9"/>
    <w:rsid w:val="006160B9"/>
    <w:rsid w:val="00616647"/>
    <w:rsid w:val="00617DE6"/>
    <w:rsid w:val="006203CD"/>
    <w:rsid w:val="006206A8"/>
    <w:rsid w:val="006222B9"/>
    <w:rsid w:val="00622358"/>
    <w:rsid w:val="00622990"/>
    <w:rsid w:val="00622A32"/>
    <w:rsid w:val="00622AD8"/>
    <w:rsid w:val="00623712"/>
    <w:rsid w:val="0062464D"/>
    <w:rsid w:val="006253AC"/>
    <w:rsid w:val="0062633E"/>
    <w:rsid w:val="00627DAE"/>
    <w:rsid w:val="006308A4"/>
    <w:rsid w:val="00631C08"/>
    <w:rsid w:val="006324A3"/>
    <w:rsid w:val="00634A9B"/>
    <w:rsid w:val="00635B5C"/>
    <w:rsid w:val="00635BA0"/>
    <w:rsid w:val="00635D78"/>
    <w:rsid w:val="00636066"/>
    <w:rsid w:val="006369DF"/>
    <w:rsid w:val="00636B71"/>
    <w:rsid w:val="00636CA9"/>
    <w:rsid w:val="006374E6"/>
    <w:rsid w:val="00637C50"/>
    <w:rsid w:val="00637DCA"/>
    <w:rsid w:val="00641BCB"/>
    <w:rsid w:val="00643603"/>
    <w:rsid w:val="006439AC"/>
    <w:rsid w:val="00643A68"/>
    <w:rsid w:val="006444C6"/>
    <w:rsid w:val="00644786"/>
    <w:rsid w:val="00645107"/>
    <w:rsid w:val="00645877"/>
    <w:rsid w:val="00645C0A"/>
    <w:rsid w:val="0064713E"/>
    <w:rsid w:val="0064766F"/>
    <w:rsid w:val="00651075"/>
    <w:rsid w:val="00651406"/>
    <w:rsid w:val="00651862"/>
    <w:rsid w:val="00652628"/>
    <w:rsid w:val="00652BB7"/>
    <w:rsid w:val="00652D53"/>
    <w:rsid w:val="00653228"/>
    <w:rsid w:val="0065362E"/>
    <w:rsid w:val="006542B9"/>
    <w:rsid w:val="00654B1E"/>
    <w:rsid w:val="00655710"/>
    <w:rsid w:val="00656669"/>
    <w:rsid w:val="00656908"/>
    <w:rsid w:val="006602DC"/>
    <w:rsid w:val="006608A2"/>
    <w:rsid w:val="00661671"/>
    <w:rsid w:val="0066359D"/>
    <w:rsid w:val="00666119"/>
    <w:rsid w:val="006661A0"/>
    <w:rsid w:val="006661C0"/>
    <w:rsid w:val="00666D25"/>
    <w:rsid w:val="006702A5"/>
    <w:rsid w:val="0067189A"/>
    <w:rsid w:val="00671F83"/>
    <w:rsid w:val="0067293D"/>
    <w:rsid w:val="00672F32"/>
    <w:rsid w:val="0067420D"/>
    <w:rsid w:val="006748E1"/>
    <w:rsid w:val="00675CC5"/>
    <w:rsid w:val="00675DBA"/>
    <w:rsid w:val="006765D4"/>
    <w:rsid w:val="00676E8E"/>
    <w:rsid w:val="006774CA"/>
    <w:rsid w:val="006800BA"/>
    <w:rsid w:val="00680B59"/>
    <w:rsid w:val="006810CE"/>
    <w:rsid w:val="00681D5B"/>
    <w:rsid w:val="006821B7"/>
    <w:rsid w:val="006826BD"/>
    <w:rsid w:val="00682C9B"/>
    <w:rsid w:val="00683274"/>
    <w:rsid w:val="0068425A"/>
    <w:rsid w:val="00685583"/>
    <w:rsid w:val="0068565A"/>
    <w:rsid w:val="00685796"/>
    <w:rsid w:val="00685ADD"/>
    <w:rsid w:val="00685DEA"/>
    <w:rsid w:val="00690C5B"/>
    <w:rsid w:val="006911DF"/>
    <w:rsid w:val="0069141B"/>
    <w:rsid w:val="00694350"/>
    <w:rsid w:val="00695CC6"/>
    <w:rsid w:val="00696A4A"/>
    <w:rsid w:val="00696CCF"/>
    <w:rsid w:val="00696FFE"/>
    <w:rsid w:val="006A0671"/>
    <w:rsid w:val="006A0821"/>
    <w:rsid w:val="006A0FB4"/>
    <w:rsid w:val="006A1C24"/>
    <w:rsid w:val="006A277D"/>
    <w:rsid w:val="006A31E6"/>
    <w:rsid w:val="006A3836"/>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40F1"/>
    <w:rsid w:val="006C5A5A"/>
    <w:rsid w:val="006C7414"/>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2C6"/>
    <w:rsid w:val="006E1588"/>
    <w:rsid w:val="006E2633"/>
    <w:rsid w:val="006E3D81"/>
    <w:rsid w:val="006E4F24"/>
    <w:rsid w:val="006E5BB1"/>
    <w:rsid w:val="006E5FDC"/>
    <w:rsid w:val="006E68E4"/>
    <w:rsid w:val="006E6D55"/>
    <w:rsid w:val="006E6E6E"/>
    <w:rsid w:val="006E707B"/>
    <w:rsid w:val="006E739F"/>
    <w:rsid w:val="006F0C58"/>
    <w:rsid w:val="006F120D"/>
    <w:rsid w:val="006F2414"/>
    <w:rsid w:val="006F246F"/>
    <w:rsid w:val="006F5A9D"/>
    <w:rsid w:val="006F7C6E"/>
    <w:rsid w:val="006F7F52"/>
    <w:rsid w:val="00700239"/>
    <w:rsid w:val="007009B2"/>
    <w:rsid w:val="007031B0"/>
    <w:rsid w:val="00703887"/>
    <w:rsid w:val="00703938"/>
    <w:rsid w:val="0070523A"/>
    <w:rsid w:val="00706873"/>
    <w:rsid w:val="00710002"/>
    <w:rsid w:val="007100E3"/>
    <w:rsid w:val="007104C0"/>
    <w:rsid w:val="00710DE7"/>
    <w:rsid w:val="00710DFF"/>
    <w:rsid w:val="0071261A"/>
    <w:rsid w:val="00712EE5"/>
    <w:rsid w:val="00712F4D"/>
    <w:rsid w:val="00713BBC"/>
    <w:rsid w:val="007149CA"/>
    <w:rsid w:val="007151EF"/>
    <w:rsid w:val="0071533A"/>
    <w:rsid w:val="00715D5A"/>
    <w:rsid w:val="00716389"/>
    <w:rsid w:val="0071693E"/>
    <w:rsid w:val="00716B43"/>
    <w:rsid w:val="00716F37"/>
    <w:rsid w:val="00717B28"/>
    <w:rsid w:val="00722706"/>
    <w:rsid w:val="00722D33"/>
    <w:rsid w:val="0072398E"/>
    <w:rsid w:val="00724AF7"/>
    <w:rsid w:val="00725EFC"/>
    <w:rsid w:val="0072675B"/>
    <w:rsid w:val="00727BF3"/>
    <w:rsid w:val="0073031F"/>
    <w:rsid w:val="007308D3"/>
    <w:rsid w:val="0073119A"/>
    <w:rsid w:val="00731307"/>
    <w:rsid w:val="007321EA"/>
    <w:rsid w:val="0073283A"/>
    <w:rsid w:val="007328F7"/>
    <w:rsid w:val="00732CFC"/>
    <w:rsid w:val="007335FF"/>
    <w:rsid w:val="00733D08"/>
    <w:rsid w:val="00735CEB"/>
    <w:rsid w:val="00736FB0"/>
    <w:rsid w:val="00740297"/>
    <w:rsid w:val="00741AB4"/>
    <w:rsid w:val="00745D09"/>
    <w:rsid w:val="007468CB"/>
    <w:rsid w:val="0074755C"/>
    <w:rsid w:val="007511EA"/>
    <w:rsid w:val="00751240"/>
    <w:rsid w:val="0075148C"/>
    <w:rsid w:val="00751DCD"/>
    <w:rsid w:val="00752158"/>
    <w:rsid w:val="00752F55"/>
    <w:rsid w:val="007534E9"/>
    <w:rsid w:val="007538B3"/>
    <w:rsid w:val="007549DC"/>
    <w:rsid w:val="00754C84"/>
    <w:rsid w:val="00754CD0"/>
    <w:rsid w:val="00754EBB"/>
    <w:rsid w:val="0075583A"/>
    <w:rsid w:val="00760255"/>
    <w:rsid w:val="00760460"/>
    <w:rsid w:val="0076092A"/>
    <w:rsid w:val="00760C0E"/>
    <w:rsid w:val="00761E3C"/>
    <w:rsid w:val="007622EB"/>
    <w:rsid w:val="007629AD"/>
    <w:rsid w:val="00763CA2"/>
    <w:rsid w:val="007641AC"/>
    <w:rsid w:val="007648C9"/>
    <w:rsid w:val="00764D0D"/>
    <w:rsid w:val="00765DEE"/>
    <w:rsid w:val="00765E07"/>
    <w:rsid w:val="00766407"/>
    <w:rsid w:val="007669EF"/>
    <w:rsid w:val="00767379"/>
    <w:rsid w:val="00767607"/>
    <w:rsid w:val="00767610"/>
    <w:rsid w:val="0077050E"/>
    <w:rsid w:val="00771795"/>
    <w:rsid w:val="00771868"/>
    <w:rsid w:val="00772713"/>
    <w:rsid w:val="0077276C"/>
    <w:rsid w:val="0077354E"/>
    <w:rsid w:val="00773664"/>
    <w:rsid w:val="007738A6"/>
    <w:rsid w:val="00773BDB"/>
    <w:rsid w:val="00774224"/>
    <w:rsid w:val="0077559D"/>
    <w:rsid w:val="00775ADC"/>
    <w:rsid w:val="00775CA9"/>
    <w:rsid w:val="00775D18"/>
    <w:rsid w:val="00775E6B"/>
    <w:rsid w:val="007760C3"/>
    <w:rsid w:val="0077668D"/>
    <w:rsid w:val="00777B68"/>
    <w:rsid w:val="00783663"/>
    <w:rsid w:val="00783EE8"/>
    <w:rsid w:val="00784460"/>
    <w:rsid w:val="00785119"/>
    <w:rsid w:val="0078518E"/>
    <w:rsid w:val="00785CCD"/>
    <w:rsid w:val="00785E85"/>
    <w:rsid w:val="007872D2"/>
    <w:rsid w:val="00787607"/>
    <w:rsid w:val="007911AA"/>
    <w:rsid w:val="007915DA"/>
    <w:rsid w:val="00794C49"/>
    <w:rsid w:val="00794D45"/>
    <w:rsid w:val="00795396"/>
    <w:rsid w:val="00796E6F"/>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78E"/>
    <w:rsid w:val="007B1A40"/>
    <w:rsid w:val="007B27FF"/>
    <w:rsid w:val="007B4382"/>
    <w:rsid w:val="007B5FE3"/>
    <w:rsid w:val="007C0ED8"/>
    <w:rsid w:val="007C1154"/>
    <w:rsid w:val="007C14B4"/>
    <w:rsid w:val="007C1813"/>
    <w:rsid w:val="007C1BF9"/>
    <w:rsid w:val="007C364F"/>
    <w:rsid w:val="007C3A3C"/>
    <w:rsid w:val="007C63EB"/>
    <w:rsid w:val="007C7C51"/>
    <w:rsid w:val="007D0D0C"/>
    <w:rsid w:val="007D18DE"/>
    <w:rsid w:val="007D2212"/>
    <w:rsid w:val="007D2638"/>
    <w:rsid w:val="007D2828"/>
    <w:rsid w:val="007D2D90"/>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E60E1"/>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CB7"/>
    <w:rsid w:val="00816C21"/>
    <w:rsid w:val="00817132"/>
    <w:rsid w:val="00820CF3"/>
    <w:rsid w:val="00821971"/>
    <w:rsid w:val="008231E1"/>
    <w:rsid w:val="0082355A"/>
    <w:rsid w:val="00823F88"/>
    <w:rsid w:val="0082486C"/>
    <w:rsid w:val="00826309"/>
    <w:rsid w:val="00827448"/>
    <w:rsid w:val="0082752C"/>
    <w:rsid w:val="008276F4"/>
    <w:rsid w:val="00827B26"/>
    <w:rsid w:val="008313EC"/>
    <w:rsid w:val="00831D98"/>
    <w:rsid w:val="00833340"/>
    <w:rsid w:val="00833F02"/>
    <w:rsid w:val="00834207"/>
    <w:rsid w:val="00834412"/>
    <w:rsid w:val="008352AD"/>
    <w:rsid w:val="008364AE"/>
    <w:rsid w:val="008370CD"/>
    <w:rsid w:val="0084481D"/>
    <w:rsid w:val="0084525F"/>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5783F"/>
    <w:rsid w:val="00860A5D"/>
    <w:rsid w:val="008619B2"/>
    <w:rsid w:val="0086296C"/>
    <w:rsid w:val="00862E84"/>
    <w:rsid w:val="00863794"/>
    <w:rsid w:val="008658E0"/>
    <w:rsid w:val="00865935"/>
    <w:rsid w:val="00865B45"/>
    <w:rsid w:val="0086615D"/>
    <w:rsid w:val="00867273"/>
    <w:rsid w:val="00867E76"/>
    <w:rsid w:val="0087048A"/>
    <w:rsid w:val="008739F6"/>
    <w:rsid w:val="0087497A"/>
    <w:rsid w:val="00874CB1"/>
    <w:rsid w:val="00875463"/>
    <w:rsid w:val="0087581D"/>
    <w:rsid w:val="00877060"/>
    <w:rsid w:val="008771BA"/>
    <w:rsid w:val="0087740D"/>
    <w:rsid w:val="00880C56"/>
    <w:rsid w:val="00882105"/>
    <w:rsid w:val="00882576"/>
    <w:rsid w:val="00883D3F"/>
    <w:rsid w:val="00885574"/>
    <w:rsid w:val="00885673"/>
    <w:rsid w:val="008870DC"/>
    <w:rsid w:val="00887743"/>
    <w:rsid w:val="00887C43"/>
    <w:rsid w:val="00890ED0"/>
    <w:rsid w:val="008913EC"/>
    <w:rsid w:val="00891ECC"/>
    <w:rsid w:val="0089323E"/>
    <w:rsid w:val="00893D36"/>
    <w:rsid w:val="00894096"/>
    <w:rsid w:val="0089419B"/>
    <w:rsid w:val="0089453D"/>
    <w:rsid w:val="0089574A"/>
    <w:rsid w:val="00897019"/>
    <w:rsid w:val="008A0D8B"/>
    <w:rsid w:val="008A1381"/>
    <w:rsid w:val="008A23AB"/>
    <w:rsid w:val="008A26AA"/>
    <w:rsid w:val="008A2FFD"/>
    <w:rsid w:val="008A3802"/>
    <w:rsid w:val="008A409E"/>
    <w:rsid w:val="008A4246"/>
    <w:rsid w:val="008A4FA7"/>
    <w:rsid w:val="008A68AC"/>
    <w:rsid w:val="008A71DE"/>
    <w:rsid w:val="008A7E96"/>
    <w:rsid w:val="008A7EFB"/>
    <w:rsid w:val="008B0051"/>
    <w:rsid w:val="008B00DC"/>
    <w:rsid w:val="008B1594"/>
    <w:rsid w:val="008B1833"/>
    <w:rsid w:val="008B1E4A"/>
    <w:rsid w:val="008B2E7B"/>
    <w:rsid w:val="008B3190"/>
    <w:rsid w:val="008B3AEE"/>
    <w:rsid w:val="008B55F4"/>
    <w:rsid w:val="008B6487"/>
    <w:rsid w:val="008B7177"/>
    <w:rsid w:val="008B7633"/>
    <w:rsid w:val="008C0918"/>
    <w:rsid w:val="008C0ED9"/>
    <w:rsid w:val="008C36C6"/>
    <w:rsid w:val="008C3CED"/>
    <w:rsid w:val="008C4070"/>
    <w:rsid w:val="008C719F"/>
    <w:rsid w:val="008C7509"/>
    <w:rsid w:val="008C76A4"/>
    <w:rsid w:val="008C7CD5"/>
    <w:rsid w:val="008D0494"/>
    <w:rsid w:val="008D0587"/>
    <w:rsid w:val="008D0A7A"/>
    <w:rsid w:val="008D0EB0"/>
    <w:rsid w:val="008D0FB6"/>
    <w:rsid w:val="008D1A79"/>
    <w:rsid w:val="008D2018"/>
    <w:rsid w:val="008D24A3"/>
    <w:rsid w:val="008D2FB4"/>
    <w:rsid w:val="008D3BD0"/>
    <w:rsid w:val="008D4102"/>
    <w:rsid w:val="008D4400"/>
    <w:rsid w:val="008D49DE"/>
    <w:rsid w:val="008D52F9"/>
    <w:rsid w:val="008D5414"/>
    <w:rsid w:val="008D58A1"/>
    <w:rsid w:val="008D5B7B"/>
    <w:rsid w:val="008D5FFF"/>
    <w:rsid w:val="008D74D4"/>
    <w:rsid w:val="008D770F"/>
    <w:rsid w:val="008D772A"/>
    <w:rsid w:val="008D78BC"/>
    <w:rsid w:val="008E0484"/>
    <w:rsid w:val="008E201D"/>
    <w:rsid w:val="008E275F"/>
    <w:rsid w:val="008E280A"/>
    <w:rsid w:val="008E2837"/>
    <w:rsid w:val="008E3599"/>
    <w:rsid w:val="008E3937"/>
    <w:rsid w:val="008E3F72"/>
    <w:rsid w:val="008E4027"/>
    <w:rsid w:val="008E4B33"/>
    <w:rsid w:val="008E4ECC"/>
    <w:rsid w:val="008E50E9"/>
    <w:rsid w:val="008E5781"/>
    <w:rsid w:val="008E6EF7"/>
    <w:rsid w:val="008E7354"/>
    <w:rsid w:val="008F11CB"/>
    <w:rsid w:val="008F353B"/>
    <w:rsid w:val="008F4C36"/>
    <w:rsid w:val="008F571B"/>
    <w:rsid w:val="008F5E03"/>
    <w:rsid w:val="008F677A"/>
    <w:rsid w:val="008F6BFB"/>
    <w:rsid w:val="008F7E27"/>
    <w:rsid w:val="00900774"/>
    <w:rsid w:val="0090180F"/>
    <w:rsid w:val="00902D14"/>
    <w:rsid w:val="00903D67"/>
    <w:rsid w:val="00903F7D"/>
    <w:rsid w:val="00904157"/>
    <w:rsid w:val="00904BC1"/>
    <w:rsid w:val="00905F4C"/>
    <w:rsid w:val="0090636C"/>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2648"/>
    <w:rsid w:val="00933102"/>
    <w:rsid w:val="0093366E"/>
    <w:rsid w:val="00933CA9"/>
    <w:rsid w:val="00933E5C"/>
    <w:rsid w:val="00934D18"/>
    <w:rsid w:val="00935790"/>
    <w:rsid w:val="00935B09"/>
    <w:rsid w:val="009400F7"/>
    <w:rsid w:val="00940D5E"/>
    <w:rsid w:val="009429C1"/>
    <w:rsid w:val="00942B2A"/>
    <w:rsid w:val="009443E6"/>
    <w:rsid w:val="00944578"/>
    <w:rsid w:val="009454B5"/>
    <w:rsid w:val="00945C8B"/>
    <w:rsid w:val="009477BA"/>
    <w:rsid w:val="0095047D"/>
    <w:rsid w:val="009511A6"/>
    <w:rsid w:val="00952C82"/>
    <w:rsid w:val="009536A8"/>
    <w:rsid w:val="00953D0A"/>
    <w:rsid w:val="00954F0B"/>
    <w:rsid w:val="009555D1"/>
    <w:rsid w:val="00955718"/>
    <w:rsid w:val="009559B9"/>
    <w:rsid w:val="009563FC"/>
    <w:rsid w:val="0095713A"/>
    <w:rsid w:val="009571F1"/>
    <w:rsid w:val="00957CA5"/>
    <w:rsid w:val="00960443"/>
    <w:rsid w:val="00962815"/>
    <w:rsid w:val="00962EF1"/>
    <w:rsid w:val="00964F88"/>
    <w:rsid w:val="009679CC"/>
    <w:rsid w:val="00970E41"/>
    <w:rsid w:val="00970EED"/>
    <w:rsid w:val="0097219E"/>
    <w:rsid w:val="009729A9"/>
    <w:rsid w:val="009734BF"/>
    <w:rsid w:val="0097391D"/>
    <w:rsid w:val="00973AE3"/>
    <w:rsid w:val="00974AB6"/>
    <w:rsid w:val="00975566"/>
    <w:rsid w:val="00975E5C"/>
    <w:rsid w:val="00976776"/>
    <w:rsid w:val="0097694F"/>
    <w:rsid w:val="00977CBE"/>
    <w:rsid w:val="00980822"/>
    <w:rsid w:val="00980D52"/>
    <w:rsid w:val="0098141E"/>
    <w:rsid w:val="00981919"/>
    <w:rsid w:val="00981B3E"/>
    <w:rsid w:val="00982606"/>
    <w:rsid w:val="009829C8"/>
    <w:rsid w:val="009829E3"/>
    <w:rsid w:val="00983282"/>
    <w:rsid w:val="00983354"/>
    <w:rsid w:val="00983D30"/>
    <w:rsid w:val="009843CB"/>
    <w:rsid w:val="00986ADA"/>
    <w:rsid w:val="00986DF2"/>
    <w:rsid w:val="009873C4"/>
    <w:rsid w:val="0098799B"/>
    <w:rsid w:val="00987FC0"/>
    <w:rsid w:val="00990361"/>
    <w:rsid w:val="00990433"/>
    <w:rsid w:val="00990C82"/>
    <w:rsid w:val="009923F3"/>
    <w:rsid w:val="0099465C"/>
    <w:rsid w:val="00994AFF"/>
    <w:rsid w:val="00994FD9"/>
    <w:rsid w:val="00995005"/>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0D9D"/>
    <w:rsid w:val="009B278D"/>
    <w:rsid w:val="009B3F0C"/>
    <w:rsid w:val="009B425B"/>
    <w:rsid w:val="009B5BE8"/>
    <w:rsid w:val="009B5DA1"/>
    <w:rsid w:val="009B6854"/>
    <w:rsid w:val="009B6915"/>
    <w:rsid w:val="009B6DD1"/>
    <w:rsid w:val="009C11DC"/>
    <w:rsid w:val="009C1237"/>
    <w:rsid w:val="009C13E4"/>
    <w:rsid w:val="009C1E21"/>
    <w:rsid w:val="009C2237"/>
    <w:rsid w:val="009C28D1"/>
    <w:rsid w:val="009C2F2B"/>
    <w:rsid w:val="009C365B"/>
    <w:rsid w:val="009C5369"/>
    <w:rsid w:val="009C5751"/>
    <w:rsid w:val="009C5A9D"/>
    <w:rsid w:val="009C5AF3"/>
    <w:rsid w:val="009C5EB2"/>
    <w:rsid w:val="009C62C8"/>
    <w:rsid w:val="009C6475"/>
    <w:rsid w:val="009C7E47"/>
    <w:rsid w:val="009D003A"/>
    <w:rsid w:val="009D0933"/>
    <w:rsid w:val="009D1DBC"/>
    <w:rsid w:val="009D23C1"/>
    <w:rsid w:val="009D474A"/>
    <w:rsid w:val="009D4D02"/>
    <w:rsid w:val="009D50F7"/>
    <w:rsid w:val="009D524C"/>
    <w:rsid w:val="009D53B3"/>
    <w:rsid w:val="009D6406"/>
    <w:rsid w:val="009D6BA1"/>
    <w:rsid w:val="009D713E"/>
    <w:rsid w:val="009D7267"/>
    <w:rsid w:val="009D78E5"/>
    <w:rsid w:val="009E15C0"/>
    <w:rsid w:val="009E1A1F"/>
    <w:rsid w:val="009E20EE"/>
    <w:rsid w:val="009E244B"/>
    <w:rsid w:val="009E3725"/>
    <w:rsid w:val="009E394A"/>
    <w:rsid w:val="009E3BCD"/>
    <w:rsid w:val="009E430B"/>
    <w:rsid w:val="009E4F8F"/>
    <w:rsid w:val="009E5A9D"/>
    <w:rsid w:val="009E5D30"/>
    <w:rsid w:val="009E6E47"/>
    <w:rsid w:val="009F1761"/>
    <w:rsid w:val="009F1778"/>
    <w:rsid w:val="009F3968"/>
    <w:rsid w:val="009F3F4A"/>
    <w:rsid w:val="009F447A"/>
    <w:rsid w:val="009F45D6"/>
    <w:rsid w:val="009F4EC4"/>
    <w:rsid w:val="009F6500"/>
    <w:rsid w:val="009F6EFE"/>
    <w:rsid w:val="009F76AE"/>
    <w:rsid w:val="00A006C1"/>
    <w:rsid w:val="00A012A2"/>
    <w:rsid w:val="00A03683"/>
    <w:rsid w:val="00A03BB3"/>
    <w:rsid w:val="00A0456C"/>
    <w:rsid w:val="00A05F5D"/>
    <w:rsid w:val="00A06AA7"/>
    <w:rsid w:val="00A0740A"/>
    <w:rsid w:val="00A07746"/>
    <w:rsid w:val="00A10167"/>
    <w:rsid w:val="00A112EA"/>
    <w:rsid w:val="00A116E8"/>
    <w:rsid w:val="00A1195E"/>
    <w:rsid w:val="00A121DD"/>
    <w:rsid w:val="00A12527"/>
    <w:rsid w:val="00A13129"/>
    <w:rsid w:val="00A13804"/>
    <w:rsid w:val="00A14191"/>
    <w:rsid w:val="00A15FA1"/>
    <w:rsid w:val="00A1606F"/>
    <w:rsid w:val="00A166E7"/>
    <w:rsid w:val="00A16C5C"/>
    <w:rsid w:val="00A171CD"/>
    <w:rsid w:val="00A17916"/>
    <w:rsid w:val="00A21809"/>
    <w:rsid w:val="00A23736"/>
    <w:rsid w:val="00A24DCA"/>
    <w:rsid w:val="00A26645"/>
    <w:rsid w:val="00A266AC"/>
    <w:rsid w:val="00A270CC"/>
    <w:rsid w:val="00A271D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7D2E"/>
    <w:rsid w:val="00A47EA8"/>
    <w:rsid w:val="00A513D8"/>
    <w:rsid w:val="00A51C4E"/>
    <w:rsid w:val="00A52812"/>
    <w:rsid w:val="00A53241"/>
    <w:rsid w:val="00A532F2"/>
    <w:rsid w:val="00A5463C"/>
    <w:rsid w:val="00A55A1E"/>
    <w:rsid w:val="00A56A8B"/>
    <w:rsid w:val="00A56D24"/>
    <w:rsid w:val="00A57865"/>
    <w:rsid w:val="00A57883"/>
    <w:rsid w:val="00A57A2C"/>
    <w:rsid w:val="00A61A50"/>
    <w:rsid w:val="00A61A9A"/>
    <w:rsid w:val="00A61B12"/>
    <w:rsid w:val="00A61B82"/>
    <w:rsid w:val="00A635E3"/>
    <w:rsid w:val="00A64930"/>
    <w:rsid w:val="00A66359"/>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77CEE"/>
    <w:rsid w:val="00A80107"/>
    <w:rsid w:val="00A80444"/>
    <w:rsid w:val="00A80817"/>
    <w:rsid w:val="00A80829"/>
    <w:rsid w:val="00A81581"/>
    <w:rsid w:val="00A81C5A"/>
    <w:rsid w:val="00A81CD8"/>
    <w:rsid w:val="00A81D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372D"/>
    <w:rsid w:val="00A9415A"/>
    <w:rsid w:val="00A94D33"/>
    <w:rsid w:val="00A95899"/>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771"/>
    <w:rsid w:val="00AB0A59"/>
    <w:rsid w:val="00AB114A"/>
    <w:rsid w:val="00AB16AF"/>
    <w:rsid w:val="00AB22D5"/>
    <w:rsid w:val="00AB2984"/>
    <w:rsid w:val="00AB2BD0"/>
    <w:rsid w:val="00AB2FE5"/>
    <w:rsid w:val="00AB34EE"/>
    <w:rsid w:val="00AB47F7"/>
    <w:rsid w:val="00AB4D70"/>
    <w:rsid w:val="00AB61C1"/>
    <w:rsid w:val="00AB664D"/>
    <w:rsid w:val="00AB675C"/>
    <w:rsid w:val="00AB6A80"/>
    <w:rsid w:val="00AB6C05"/>
    <w:rsid w:val="00AB6C66"/>
    <w:rsid w:val="00AB799B"/>
    <w:rsid w:val="00AC0085"/>
    <w:rsid w:val="00AC0EB8"/>
    <w:rsid w:val="00AC1900"/>
    <w:rsid w:val="00AC20B0"/>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2A1F"/>
    <w:rsid w:val="00B03396"/>
    <w:rsid w:val="00B034C7"/>
    <w:rsid w:val="00B0374A"/>
    <w:rsid w:val="00B03CA9"/>
    <w:rsid w:val="00B03F54"/>
    <w:rsid w:val="00B03FA8"/>
    <w:rsid w:val="00B047EA"/>
    <w:rsid w:val="00B04BF7"/>
    <w:rsid w:val="00B051BB"/>
    <w:rsid w:val="00B10E66"/>
    <w:rsid w:val="00B1144E"/>
    <w:rsid w:val="00B11882"/>
    <w:rsid w:val="00B11A5F"/>
    <w:rsid w:val="00B12D30"/>
    <w:rsid w:val="00B14179"/>
    <w:rsid w:val="00B14378"/>
    <w:rsid w:val="00B148D0"/>
    <w:rsid w:val="00B1504F"/>
    <w:rsid w:val="00B155A8"/>
    <w:rsid w:val="00B1661B"/>
    <w:rsid w:val="00B168DA"/>
    <w:rsid w:val="00B1712A"/>
    <w:rsid w:val="00B17260"/>
    <w:rsid w:val="00B21E2B"/>
    <w:rsid w:val="00B22C17"/>
    <w:rsid w:val="00B22F6E"/>
    <w:rsid w:val="00B237AF"/>
    <w:rsid w:val="00B24A80"/>
    <w:rsid w:val="00B25237"/>
    <w:rsid w:val="00B25861"/>
    <w:rsid w:val="00B2607B"/>
    <w:rsid w:val="00B27224"/>
    <w:rsid w:val="00B27CB8"/>
    <w:rsid w:val="00B3022C"/>
    <w:rsid w:val="00B302CE"/>
    <w:rsid w:val="00B30E10"/>
    <w:rsid w:val="00B31420"/>
    <w:rsid w:val="00B3181A"/>
    <w:rsid w:val="00B3391A"/>
    <w:rsid w:val="00B33EEF"/>
    <w:rsid w:val="00B34B34"/>
    <w:rsid w:val="00B35A33"/>
    <w:rsid w:val="00B3657C"/>
    <w:rsid w:val="00B37E9D"/>
    <w:rsid w:val="00B37EA3"/>
    <w:rsid w:val="00B40C1A"/>
    <w:rsid w:val="00B41946"/>
    <w:rsid w:val="00B421F5"/>
    <w:rsid w:val="00B42800"/>
    <w:rsid w:val="00B43765"/>
    <w:rsid w:val="00B43828"/>
    <w:rsid w:val="00B4522C"/>
    <w:rsid w:val="00B45770"/>
    <w:rsid w:val="00B4690A"/>
    <w:rsid w:val="00B47700"/>
    <w:rsid w:val="00B47F05"/>
    <w:rsid w:val="00B51A28"/>
    <w:rsid w:val="00B524CA"/>
    <w:rsid w:val="00B52FE5"/>
    <w:rsid w:val="00B53367"/>
    <w:rsid w:val="00B53ED8"/>
    <w:rsid w:val="00B55B72"/>
    <w:rsid w:val="00B5778B"/>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F69"/>
    <w:rsid w:val="00B6602E"/>
    <w:rsid w:val="00B66110"/>
    <w:rsid w:val="00B66F0B"/>
    <w:rsid w:val="00B70A01"/>
    <w:rsid w:val="00B715B6"/>
    <w:rsid w:val="00B74433"/>
    <w:rsid w:val="00B748E5"/>
    <w:rsid w:val="00B75369"/>
    <w:rsid w:val="00B75D62"/>
    <w:rsid w:val="00B75EBC"/>
    <w:rsid w:val="00B77CC6"/>
    <w:rsid w:val="00B80181"/>
    <w:rsid w:val="00B80F20"/>
    <w:rsid w:val="00B82058"/>
    <w:rsid w:val="00B82A92"/>
    <w:rsid w:val="00B82F4D"/>
    <w:rsid w:val="00B8315A"/>
    <w:rsid w:val="00B83225"/>
    <w:rsid w:val="00B83443"/>
    <w:rsid w:val="00B8435A"/>
    <w:rsid w:val="00B84E76"/>
    <w:rsid w:val="00B84EF4"/>
    <w:rsid w:val="00B85C1D"/>
    <w:rsid w:val="00B85D6A"/>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5EC1"/>
    <w:rsid w:val="00B962EA"/>
    <w:rsid w:val="00B970D9"/>
    <w:rsid w:val="00B9717F"/>
    <w:rsid w:val="00BA0248"/>
    <w:rsid w:val="00BA0309"/>
    <w:rsid w:val="00BA0A9B"/>
    <w:rsid w:val="00BA128B"/>
    <w:rsid w:val="00BA2F9F"/>
    <w:rsid w:val="00BA2FAD"/>
    <w:rsid w:val="00BA3A1C"/>
    <w:rsid w:val="00BA4E07"/>
    <w:rsid w:val="00BA5FC7"/>
    <w:rsid w:val="00BA6E34"/>
    <w:rsid w:val="00BA70AE"/>
    <w:rsid w:val="00BA7588"/>
    <w:rsid w:val="00BA7701"/>
    <w:rsid w:val="00BA7A4A"/>
    <w:rsid w:val="00BA7B57"/>
    <w:rsid w:val="00BB0490"/>
    <w:rsid w:val="00BB1A65"/>
    <w:rsid w:val="00BB1E26"/>
    <w:rsid w:val="00BB29FF"/>
    <w:rsid w:val="00BB3D90"/>
    <w:rsid w:val="00BB4569"/>
    <w:rsid w:val="00BB4F20"/>
    <w:rsid w:val="00BB50A7"/>
    <w:rsid w:val="00BB5114"/>
    <w:rsid w:val="00BB53AA"/>
    <w:rsid w:val="00BB5443"/>
    <w:rsid w:val="00BB5FAD"/>
    <w:rsid w:val="00BB7889"/>
    <w:rsid w:val="00BC0A9F"/>
    <w:rsid w:val="00BC31CD"/>
    <w:rsid w:val="00BC386A"/>
    <w:rsid w:val="00BC3AA7"/>
    <w:rsid w:val="00BC4F19"/>
    <w:rsid w:val="00BC5EFD"/>
    <w:rsid w:val="00BC5F13"/>
    <w:rsid w:val="00BC61CA"/>
    <w:rsid w:val="00BC6B9B"/>
    <w:rsid w:val="00BD016E"/>
    <w:rsid w:val="00BD1298"/>
    <w:rsid w:val="00BD1BD9"/>
    <w:rsid w:val="00BD2810"/>
    <w:rsid w:val="00BD2F66"/>
    <w:rsid w:val="00BD309B"/>
    <w:rsid w:val="00BD4147"/>
    <w:rsid w:val="00BD450F"/>
    <w:rsid w:val="00BD55D6"/>
    <w:rsid w:val="00BD5CFB"/>
    <w:rsid w:val="00BD7333"/>
    <w:rsid w:val="00BD7789"/>
    <w:rsid w:val="00BE22A1"/>
    <w:rsid w:val="00BE247F"/>
    <w:rsid w:val="00BE24B6"/>
    <w:rsid w:val="00BE2E01"/>
    <w:rsid w:val="00BE2E1F"/>
    <w:rsid w:val="00BE3312"/>
    <w:rsid w:val="00BE4635"/>
    <w:rsid w:val="00BE5150"/>
    <w:rsid w:val="00BE5E63"/>
    <w:rsid w:val="00BE5F5C"/>
    <w:rsid w:val="00BE5FD7"/>
    <w:rsid w:val="00BE662D"/>
    <w:rsid w:val="00BE7292"/>
    <w:rsid w:val="00BF1FBC"/>
    <w:rsid w:val="00BF2FD9"/>
    <w:rsid w:val="00BF3002"/>
    <w:rsid w:val="00BF4E57"/>
    <w:rsid w:val="00BF4F5F"/>
    <w:rsid w:val="00BF5DE2"/>
    <w:rsid w:val="00BF6741"/>
    <w:rsid w:val="00BF6F9D"/>
    <w:rsid w:val="00BF7898"/>
    <w:rsid w:val="00C000EA"/>
    <w:rsid w:val="00C01BE3"/>
    <w:rsid w:val="00C032F7"/>
    <w:rsid w:val="00C033FD"/>
    <w:rsid w:val="00C03979"/>
    <w:rsid w:val="00C03FB9"/>
    <w:rsid w:val="00C04C73"/>
    <w:rsid w:val="00C07D6F"/>
    <w:rsid w:val="00C102CE"/>
    <w:rsid w:val="00C10375"/>
    <w:rsid w:val="00C10A35"/>
    <w:rsid w:val="00C11A55"/>
    <w:rsid w:val="00C12AA8"/>
    <w:rsid w:val="00C13F35"/>
    <w:rsid w:val="00C151A3"/>
    <w:rsid w:val="00C157AF"/>
    <w:rsid w:val="00C15B90"/>
    <w:rsid w:val="00C16998"/>
    <w:rsid w:val="00C16BBC"/>
    <w:rsid w:val="00C200E1"/>
    <w:rsid w:val="00C20163"/>
    <w:rsid w:val="00C211FC"/>
    <w:rsid w:val="00C2152E"/>
    <w:rsid w:val="00C2445B"/>
    <w:rsid w:val="00C24D9D"/>
    <w:rsid w:val="00C25178"/>
    <w:rsid w:val="00C254D8"/>
    <w:rsid w:val="00C258D1"/>
    <w:rsid w:val="00C2643A"/>
    <w:rsid w:val="00C2739E"/>
    <w:rsid w:val="00C276B2"/>
    <w:rsid w:val="00C277FA"/>
    <w:rsid w:val="00C30816"/>
    <w:rsid w:val="00C30980"/>
    <w:rsid w:val="00C31F6C"/>
    <w:rsid w:val="00C3243E"/>
    <w:rsid w:val="00C329CC"/>
    <w:rsid w:val="00C33542"/>
    <w:rsid w:val="00C35278"/>
    <w:rsid w:val="00C35B97"/>
    <w:rsid w:val="00C35F11"/>
    <w:rsid w:val="00C3635A"/>
    <w:rsid w:val="00C36502"/>
    <w:rsid w:val="00C37375"/>
    <w:rsid w:val="00C374F9"/>
    <w:rsid w:val="00C37E9F"/>
    <w:rsid w:val="00C4097C"/>
    <w:rsid w:val="00C4104B"/>
    <w:rsid w:val="00C43350"/>
    <w:rsid w:val="00C4455B"/>
    <w:rsid w:val="00C44CB6"/>
    <w:rsid w:val="00C450AB"/>
    <w:rsid w:val="00C45946"/>
    <w:rsid w:val="00C45A00"/>
    <w:rsid w:val="00C45B84"/>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3E6"/>
    <w:rsid w:val="00C574EE"/>
    <w:rsid w:val="00C6028B"/>
    <w:rsid w:val="00C610D5"/>
    <w:rsid w:val="00C614E3"/>
    <w:rsid w:val="00C63B20"/>
    <w:rsid w:val="00C63CF3"/>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03D"/>
    <w:rsid w:val="00C74201"/>
    <w:rsid w:val="00C749DF"/>
    <w:rsid w:val="00C75565"/>
    <w:rsid w:val="00C759F4"/>
    <w:rsid w:val="00C760A1"/>
    <w:rsid w:val="00C76D20"/>
    <w:rsid w:val="00C7747F"/>
    <w:rsid w:val="00C80136"/>
    <w:rsid w:val="00C8084F"/>
    <w:rsid w:val="00C81557"/>
    <w:rsid w:val="00C81A4E"/>
    <w:rsid w:val="00C81A92"/>
    <w:rsid w:val="00C82AF9"/>
    <w:rsid w:val="00C83005"/>
    <w:rsid w:val="00C8303D"/>
    <w:rsid w:val="00C84913"/>
    <w:rsid w:val="00C85626"/>
    <w:rsid w:val="00C856E5"/>
    <w:rsid w:val="00C85B87"/>
    <w:rsid w:val="00C85DF4"/>
    <w:rsid w:val="00C8762A"/>
    <w:rsid w:val="00C877AA"/>
    <w:rsid w:val="00C907B5"/>
    <w:rsid w:val="00C907FB"/>
    <w:rsid w:val="00C90B46"/>
    <w:rsid w:val="00C91BF6"/>
    <w:rsid w:val="00C923A7"/>
    <w:rsid w:val="00C928AE"/>
    <w:rsid w:val="00C9391F"/>
    <w:rsid w:val="00C93923"/>
    <w:rsid w:val="00C941C0"/>
    <w:rsid w:val="00C955E9"/>
    <w:rsid w:val="00C9725D"/>
    <w:rsid w:val="00C9784F"/>
    <w:rsid w:val="00C97D6E"/>
    <w:rsid w:val="00C97F2D"/>
    <w:rsid w:val="00CA04D6"/>
    <w:rsid w:val="00CA091E"/>
    <w:rsid w:val="00CA386D"/>
    <w:rsid w:val="00CA55BB"/>
    <w:rsid w:val="00CA5F63"/>
    <w:rsid w:val="00CA73AF"/>
    <w:rsid w:val="00CA7CB4"/>
    <w:rsid w:val="00CB2B10"/>
    <w:rsid w:val="00CB2D9A"/>
    <w:rsid w:val="00CB32FC"/>
    <w:rsid w:val="00CB5E4F"/>
    <w:rsid w:val="00CB6334"/>
    <w:rsid w:val="00CB79B0"/>
    <w:rsid w:val="00CC01C4"/>
    <w:rsid w:val="00CC045C"/>
    <w:rsid w:val="00CC0765"/>
    <w:rsid w:val="00CC1304"/>
    <w:rsid w:val="00CC2904"/>
    <w:rsid w:val="00CC3A9A"/>
    <w:rsid w:val="00CC583F"/>
    <w:rsid w:val="00CC660E"/>
    <w:rsid w:val="00CC6E0F"/>
    <w:rsid w:val="00CC78FD"/>
    <w:rsid w:val="00CD1A89"/>
    <w:rsid w:val="00CD1D95"/>
    <w:rsid w:val="00CD5908"/>
    <w:rsid w:val="00CD59C2"/>
    <w:rsid w:val="00CD5AB8"/>
    <w:rsid w:val="00CD665C"/>
    <w:rsid w:val="00CD791E"/>
    <w:rsid w:val="00CE08EB"/>
    <w:rsid w:val="00CE0AC2"/>
    <w:rsid w:val="00CE0B91"/>
    <w:rsid w:val="00CE2C3E"/>
    <w:rsid w:val="00CE3D01"/>
    <w:rsid w:val="00CE3DF1"/>
    <w:rsid w:val="00CE4A14"/>
    <w:rsid w:val="00CE4C03"/>
    <w:rsid w:val="00CE5CB2"/>
    <w:rsid w:val="00CE5D31"/>
    <w:rsid w:val="00CE6259"/>
    <w:rsid w:val="00CE69E0"/>
    <w:rsid w:val="00CE72BB"/>
    <w:rsid w:val="00CE7550"/>
    <w:rsid w:val="00CF0483"/>
    <w:rsid w:val="00CF1A7D"/>
    <w:rsid w:val="00CF24B7"/>
    <w:rsid w:val="00CF2694"/>
    <w:rsid w:val="00CF2F66"/>
    <w:rsid w:val="00CF3AB9"/>
    <w:rsid w:val="00CF4503"/>
    <w:rsid w:val="00CF4F39"/>
    <w:rsid w:val="00CF5286"/>
    <w:rsid w:val="00D00701"/>
    <w:rsid w:val="00D00DB6"/>
    <w:rsid w:val="00D0139E"/>
    <w:rsid w:val="00D015FA"/>
    <w:rsid w:val="00D018C2"/>
    <w:rsid w:val="00D057F7"/>
    <w:rsid w:val="00D1005C"/>
    <w:rsid w:val="00D10558"/>
    <w:rsid w:val="00D107B2"/>
    <w:rsid w:val="00D1095A"/>
    <w:rsid w:val="00D1116E"/>
    <w:rsid w:val="00D12982"/>
    <w:rsid w:val="00D13A0F"/>
    <w:rsid w:val="00D13B62"/>
    <w:rsid w:val="00D14B03"/>
    <w:rsid w:val="00D15BF9"/>
    <w:rsid w:val="00D15E6E"/>
    <w:rsid w:val="00D16B6F"/>
    <w:rsid w:val="00D17743"/>
    <w:rsid w:val="00D17F02"/>
    <w:rsid w:val="00D22BFA"/>
    <w:rsid w:val="00D23E17"/>
    <w:rsid w:val="00D24709"/>
    <w:rsid w:val="00D25434"/>
    <w:rsid w:val="00D26262"/>
    <w:rsid w:val="00D26EBF"/>
    <w:rsid w:val="00D277D6"/>
    <w:rsid w:val="00D27E46"/>
    <w:rsid w:val="00D30780"/>
    <w:rsid w:val="00D3137C"/>
    <w:rsid w:val="00D314D2"/>
    <w:rsid w:val="00D323A4"/>
    <w:rsid w:val="00D32945"/>
    <w:rsid w:val="00D32D6A"/>
    <w:rsid w:val="00D334BF"/>
    <w:rsid w:val="00D353B9"/>
    <w:rsid w:val="00D363AD"/>
    <w:rsid w:val="00D3644E"/>
    <w:rsid w:val="00D367C6"/>
    <w:rsid w:val="00D40906"/>
    <w:rsid w:val="00D411A6"/>
    <w:rsid w:val="00D41442"/>
    <w:rsid w:val="00D414C1"/>
    <w:rsid w:val="00D41877"/>
    <w:rsid w:val="00D41B6D"/>
    <w:rsid w:val="00D41C35"/>
    <w:rsid w:val="00D422CA"/>
    <w:rsid w:val="00D427F4"/>
    <w:rsid w:val="00D42CC9"/>
    <w:rsid w:val="00D432DE"/>
    <w:rsid w:val="00D43931"/>
    <w:rsid w:val="00D44C82"/>
    <w:rsid w:val="00D44FD0"/>
    <w:rsid w:val="00D452BD"/>
    <w:rsid w:val="00D4599F"/>
    <w:rsid w:val="00D46607"/>
    <w:rsid w:val="00D46A3F"/>
    <w:rsid w:val="00D46D8A"/>
    <w:rsid w:val="00D475C8"/>
    <w:rsid w:val="00D47E81"/>
    <w:rsid w:val="00D47F66"/>
    <w:rsid w:val="00D50224"/>
    <w:rsid w:val="00D51BD2"/>
    <w:rsid w:val="00D53498"/>
    <w:rsid w:val="00D54431"/>
    <w:rsid w:val="00D544E8"/>
    <w:rsid w:val="00D550A0"/>
    <w:rsid w:val="00D561ED"/>
    <w:rsid w:val="00D61B67"/>
    <w:rsid w:val="00D61EA1"/>
    <w:rsid w:val="00D62D13"/>
    <w:rsid w:val="00D6326E"/>
    <w:rsid w:val="00D63EF4"/>
    <w:rsid w:val="00D6436A"/>
    <w:rsid w:val="00D64C4B"/>
    <w:rsid w:val="00D65E45"/>
    <w:rsid w:val="00D65E75"/>
    <w:rsid w:val="00D65E97"/>
    <w:rsid w:val="00D6664A"/>
    <w:rsid w:val="00D66E7F"/>
    <w:rsid w:val="00D6752A"/>
    <w:rsid w:val="00D67B9C"/>
    <w:rsid w:val="00D7036B"/>
    <w:rsid w:val="00D713EB"/>
    <w:rsid w:val="00D71D67"/>
    <w:rsid w:val="00D73537"/>
    <w:rsid w:val="00D75203"/>
    <w:rsid w:val="00D75DFE"/>
    <w:rsid w:val="00D75FCF"/>
    <w:rsid w:val="00D76BB6"/>
    <w:rsid w:val="00D775EA"/>
    <w:rsid w:val="00D77AFD"/>
    <w:rsid w:val="00D80556"/>
    <w:rsid w:val="00D80EEA"/>
    <w:rsid w:val="00D81805"/>
    <w:rsid w:val="00D82153"/>
    <w:rsid w:val="00D82AB9"/>
    <w:rsid w:val="00D83733"/>
    <w:rsid w:val="00D83F52"/>
    <w:rsid w:val="00D8488C"/>
    <w:rsid w:val="00D848C1"/>
    <w:rsid w:val="00D857A0"/>
    <w:rsid w:val="00D874EE"/>
    <w:rsid w:val="00D906C4"/>
    <w:rsid w:val="00D91100"/>
    <w:rsid w:val="00D91AD5"/>
    <w:rsid w:val="00D92F8D"/>
    <w:rsid w:val="00D946D9"/>
    <w:rsid w:val="00D94B46"/>
    <w:rsid w:val="00D95101"/>
    <w:rsid w:val="00D95B56"/>
    <w:rsid w:val="00D961E7"/>
    <w:rsid w:val="00D96DA7"/>
    <w:rsid w:val="00D97F96"/>
    <w:rsid w:val="00DA1C53"/>
    <w:rsid w:val="00DA1F07"/>
    <w:rsid w:val="00DA2083"/>
    <w:rsid w:val="00DA226D"/>
    <w:rsid w:val="00DA23A1"/>
    <w:rsid w:val="00DA3893"/>
    <w:rsid w:val="00DA3916"/>
    <w:rsid w:val="00DA3A0C"/>
    <w:rsid w:val="00DA4875"/>
    <w:rsid w:val="00DA56F6"/>
    <w:rsid w:val="00DA5772"/>
    <w:rsid w:val="00DA67B7"/>
    <w:rsid w:val="00DA7602"/>
    <w:rsid w:val="00DB05E8"/>
    <w:rsid w:val="00DB0848"/>
    <w:rsid w:val="00DB0B45"/>
    <w:rsid w:val="00DB0B49"/>
    <w:rsid w:val="00DB11EA"/>
    <w:rsid w:val="00DB1529"/>
    <w:rsid w:val="00DB287C"/>
    <w:rsid w:val="00DB3BD0"/>
    <w:rsid w:val="00DB3FC1"/>
    <w:rsid w:val="00DB4158"/>
    <w:rsid w:val="00DB4D52"/>
    <w:rsid w:val="00DB5102"/>
    <w:rsid w:val="00DB5833"/>
    <w:rsid w:val="00DB5C3E"/>
    <w:rsid w:val="00DB6FFB"/>
    <w:rsid w:val="00DB746D"/>
    <w:rsid w:val="00DC03CA"/>
    <w:rsid w:val="00DC118A"/>
    <w:rsid w:val="00DC28CA"/>
    <w:rsid w:val="00DC2AB7"/>
    <w:rsid w:val="00DC2CF5"/>
    <w:rsid w:val="00DC365A"/>
    <w:rsid w:val="00DC4366"/>
    <w:rsid w:val="00DC43B3"/>
    <w:rsid w:val="00DC546B"/>
    <w:rsid w:val="00DC6414"/>
    <w:rsid w:val="00DC6B4C"/>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46A9"/>
    <w:rsid w:val="00DE5284"/>
    <w:rsid w:val="00DE571D"/>
    <w:rsid w:val="00DE681C"/>
    <w:rsid w:val="00DF0B12"/>
    <w:rsid w:val="00DF1F6D"/>
    <w:rsid w:val="00DF2012"/>
    <w:rsid w:val="00DF391A"/>
    <w:rsid w:val="00DF3EA2"/>
    <w:rsid w:val="00DF4266"/>
    <w:rsid w:val="00DF46B8"/>
    <w:rsid w:val="00DF46DF"/>
    <w:rsid w:val="00DF4A7D"/>
    <w:rsid w:val="00DF718E"/>
    <w:rsid w:val="00DF76A5"/>
    <w:rsid w:val="00DF7965"/>
    <w:rsid w:val="00E009C2"/>
    <w:rsid w:val="00E02D16"/>
    <w:rsid w:val="00E03392"/>
    <w:rsid w:val="00E038E0"/>
    <w:rsid w:val="00E04560"/>
    <w:rsid w:val="00E0658F"/>
    <w:rsid w:val="00E07A0A"/>
    <w:rsid w:val="00E11740"/>
    <w:rsid w:val="00E134D0"/>
    <w:rsid w:val="00E141A5"/>
    <w:rsid w:val="00E1566F"/>
    <w:rsid w:val="00E156DC"/>
    <w:rsid w:val="00E16C40"/>
    <w:rsid w:val="00E20084"/>
    <w:rsid w:val="00E20685"/>
    <w:rsid w:val="00E24673"/>
    <w:rsid w:val="00E24940"/>
    <w:rsid w:val="00E24B9E"/>
    <w:rsid w:val="00E26549"/>
    <w:rsid w:val="00E27348"/>
    <w:rsid w:val="00E2769E"/>
    <w:rsid w:val="00E278AB"/>
    <w:rsid w:val="00E27EC7"/>
    <w:rsid w:val="00E30CD0"/>
    <w:rsid w:val="00E31F9A"/>
    <w:rsid w:val="00E3207E"/>
    <w:rsid w:val="00E325A0"/>
    <w:rsid w:val="00E3351C"/>
    <w:rsid w:val="00E33889"/>
    <w:rsid w:val="00E338E0"/>
    <w:rsid w:val="00E353C0"/>
    <w:rsid w:val="00E3546B"/>
    <w:rsid w:val="00E36230"/>
    <w:rsid w:val="00E36CFD"/>
    <w:rsid w:val="00E40D36"/>
    <w:rsid w:val="00E412EB"/>
    <w:rsid w:val="00E41860"/>
    <w:rsid w:val="00E419A6"/>
    <w:rsid w:val="00E428C7"/>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6758"/>
    <w:rsid w:val="00E56B44"/>
    <w:rsid w:val="00E57435"/>
    <w:rsid w:val="00E6001F"/>
    <w:rsid w:val="00E606AB"/>
    <w:rsid w:val="00E60EA0"/>
    <w:rsid w:val="00E61508"/>
    <w:rsid w:val="00E624BA"/>
    <w:rsid w:val="00E6289E"/>
    <w:rsid w:val="00E65A56"/>
    <w:rsid w:val="00E672DB"/>
    <w:rsid w:val="00E675AF"/>
    <w:rsid w:val="00E67713"/>
    <w:rsid w:val="00E701D8"/>
    <w:rsid w:val="00E713B6"/>
    <w:rsid w:val="00E719C0"/>
    <w:rsid w:val="00E71E13"/>
    <w:rsid w:val="00E72CA3"/>
    <w:rsid w:val="00E7393E"/>
    <w:rsid w:val="00E74231"/>
    <w:rsid w:val="00E75119"/>
    <w:rsid w:val="00E779B0"/>
    <w:rsid w:val="00E80BDA"/>
    <w:rsid w:val="00E826E3"/>
    <w:rsid w:val="00E833E2"/>
    <w:rsid w:val="00E8487A"/>
    <w:rsid w:val="00E85AF2"/>
    <w:rsid w:val="00E85D73"/>
    <w:rsid w:val="00E8608C"/>
    <w:rsid w:val="00E86589"/>
    <w:rsid w:val="00E907BA"/>
    <w:rsid w:val="00E912E5"/>
    <w:rsid w:val="00E912E6"/>
    <w:rsid w:val="00E9175B"/>
    <w:rsid w:val="00E91F79"/>
    <w:rsid w:val="00E9226A"/>
    <w:rsid w:val="00E92CE9"/>
    <w:rsid w:val="00E936CC"/>
    <w:rsid w:val="00E93AA2"/>
    <w:rsid w:val="00E944C3"/>
    <w:rsid w:val="00E9483A"/>
    <w:rsid w:val="00E94ABF"/>
    <w:rsid w:val="00E96406"/>
    <w:rsid w:val="00E96807"/>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8AA"/>
    <w:rsid w:val="00EB1E1B"/>
    <w:rsid w:val="00EB200A"/>
    <w:rsid w:val="00EB25D3"/>
    <w:rsid w:val="00EB3051"/>
    <w:rsid w:val="00EB367C"/>
    <w:rsid w:val="00EB4982"/>
    <w:rsid w:val="00EB59B4"/>
    <w:rsid w:val="00EB6859"/>
    <w:rsid w:val="00EC0BC8"/>
    <w:rsid w:val="00EC0D8E"/>
    <w:rsid w:val="00EC3DF0"/>
    <w:rsid w:val="00EC4178"/>
    <w:rsid w:val="00EC4458"/>
    <w:rsid w:val="00EC559D"/>
    <w:rsid w:val="00EC5C94"/>
    <w:rsid w:val="00EC64C9"/>
    <w:rsid w:val="00EC6D37"/>
    <w:rsid w:val="00ED0938"/>
    <w:rsid w:val="00ED0A6C"/>
    <w:rsid w:val="00ED13E0"/>
    <w:rsid w:val="00ED1D6C"/>
    <w:rsid w:val="00ED20F6"/>
    <w:rsid w:val="00ED31CE"/>
    <w:rsid w:val="00ED3A36"/>
    <w:rsid w:val="00ED3BFB"/>
    <w:rsid w:val="00ED3DFD"/>
    <w:rsid w:val="00ED4807"/>
    <w:rsid w:val="00ED50C0"/>
    <w:rsid w:val="00ED51AA"/>
    <w:rsid w:val="00ED5BFC"/>
    <w:rsid w:val="00ED65EB"/>
    <w:rsid w:val="00ED6F5C"/>
    <w:rsid w:val="00ED7620"/>
    <w:rsid w:val="00EE06A8"/>
    <w:rsid w:val="00EE0B34"/>
    <w:rsid w:val="00EE1EF5"/>
    <w:rsid w:val="00EE376D"/>
    <w:rsid w:val="00EE3B6F"/>
    <w:rsid w:val="00EE3FE7"/>
    <w:rsid w:val="00EE577E"/>
    <w:rsid w:val="00EE6069"/>
    <w:rsid w:val="00EE7706"/>
    <w:rsid w:val="00EF121B"/>
    <w:rsid w:val="00EF1D5C"/>
    <w:rsid w:val="00EF2AFB"/>
    <w:rsid w:val="00EF3594"/>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51C6"/>
    <w:rsid w:val="00F06151"/>
    <w:rsid w:val="00F0648D"/>
    <w:rsid w:val="00F06E1D"/>
    <w:rsid w:val="00F0793B"/>
    <w:rsid w:val="00F102E0"/>
    <w:rsid w:val="00F1134E"/>
    <w:rsid w:val="00F1282C"/>
    <w:rsid w:val="00F12DA0"/>
    <w:rsid w:val="00F12ED7"/>
    <w:rsid w:val="00F13555"/>
    <w:rsid w:val="00F13B5B"/>
    <w:rsid w:val="00F13F97"/>
    <w:rsid w:val="00F1487A"/>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C8B"/>
    <w:rsid w:val="00F23D16"/>
    <w:rsid w:val="00F26EFC"/>
    <w:rsid w:val="00F26F75"/>
    <w:rsid w:val="00F27325"/>
    <w:rsid w:val="00F274FA"/>
    <w:rsid w:val="00F277D1"/>
    <w:rsid w:val="00F314D5"/>
    <w:rsid w:val="00F31B00"/>
    <w:rsid w:val="00F32D66"/>
    <w:rsid w:val="00F32E4C"/>
    <w:rsid w:val="00F3358C"/>
    <w:rsid w:val="00F33DD0"/>
    <w:rsid w:val="00F344E7"/>
    <w:rsid w:val="00F34E87"/>
    <w:rsid w:val="00F35078"/>
    <w:rsid w:val="00F35CD7"/>
    <w:rsid w:val="00F36E04"/>
    <w:rsid w:val="00F36FD7"/>
    <w:rsid w:val="00F4065A"/>
    <w:rsid w:val="00F40F41"/>
    <w:rsid w:val="00F40FDC"/>
    <w:rsid w:val="00F41BC0"/>
    <w:rsid w:val="00F41D16"/>
    <w:rsid w:val="00F43EDA"/>
    <w:rsid w:val="00F43FF2"/>
    <w:rsid w:val="00F452EA"/>
    <w:rsid w:val="00F454F4"/>
    <w:rsid w:val="00F46555"/>
    <w:rsid w:val="00F472D1"/>
    <w:rsid w:val="00F505F8"/>
    <w:rsid w:val="00F50849"/>
    <w:rsid w:val="00F51DC9"/>
    <w:rsid w:val="00F53E70"/>
    <w:rsid w:val="00F53F7C"/>
    <w:rsid w:val="00F547E7"/>
    <w:rsid w:val="00F54EF7"/>
    <w:rsid w:val="00F5500F"/>
    <w:rsid w:val="00F56D58"/>
    <w:rsid w:val="00F57CBD"/>
    <w:rsid w:val="00F6036E"/>
    <w:rsid w:val="00F60AF5"/>
    <w:rsid w:val="00F61A18"/>
    <w:rsid w:val="00F63C42"/>
    <w:rsid w:val="00F63C93"/>
    <w:rsid w:val="00F63D8B"/>
    <w:rsid w:val="00F64480"/>
    <w:rsid w:val="00F645EF"/>
    <w:rsid w:val="00F64D94"/>
    <w:rsid w:val="00F6548F"/>
    <w:rsid w:val="00F66174"/>
    <w:rsid w:val="00F668FE"/>
    <w:rsid w:val="00F669E8"/>
    <w:rsid w:val="00F66A25"/>
    <w:rsid w:val="00F673E8"/>
    <w:rsid w:val="00F67534"/>
    <w:rsid w:val="00F70476"/>
    <w:rsid w:val="00F72086"/>
    <w:rsid w:val="00F73C4D"/>
    <w:rsid w:val="00F74850"/>
    <w:rsid w:val="00F753D3"/>
    <w:rsid w:val="00F75C90"/>
    <w:rsid w:val="00F76921"/>
    <w:rsid w:val="00F77581"/>
    <w:rsid w:val="00F77D19"/>
    <w:rsid w:val="00F81FCE"/>
    <w:rsid w:val="00F83624"/>
    <w:rsid w:val="00F83673"/>
    <w:rsid w:val="00F84261"/>
    <w:rsid w:val="00F85319"/>
    <w:rsid w:val="00F860B8"/>
    <w:rsid w:val="00F86C4A"/>
    <w:rsid w:val="00F9035D"/>
    <w:rsid w:val="00F90D56"/>
    <w:rsid w:val="00F90F84"/>
    <w:rsid w:val="00F922C1"/>
    <w:rsid w:val="00F93048"/>
    <w:rsid w:val="00F93910"/>
    <w:rsid w:val="00F93DEA"/>
    <w:rsid w:val="00F94679"/>
    <w:rsid w:val="00F948B1"/>
    <w:rsid w:val="00F948E8"/>
    <w:rsid w:val="00F95196"/>
    <w:rsid w:val="00F95425"/>
    <w:rsid w:val="00F96039"/>
    <w:rsid w:val="00F9681C"/>
    <w:rsid w:val="00F97042"/>
    <w:rsid w:val="00F97C65"/>
    <w:rsid w:val="00F97C9B"/>
    <w:rsid w:val="00FA0EDB"/>
    <w:rsid w:val="00FA1995"/>
    <w:rsid w:val="00FA24D0"/>
    <w:rsid w:val="00FA3831"/>
    <w:rsid w:val="00FA393D"/>
    <w:rsid w:val="00FA4F1D"/>
    <w:rsid w:val="00FA519A"/>
    <w:rsid w:val="00FA60FA"/>
    <w:rsid w:val="00FA65B8"/>
    <w:rsid w:val="00FA6B84"/>
    <w:rsid w:val="00FA6C5C"/>
    <w:rsid w:val="00FA6D9B"/>
    <w:rsid w:val="00FB0003"/>
    <w:rsid w:val="00FB0078"/>
    <w:rsid w:val="00FB1C4C"/>
    <w:rsid w:val="00FB22E1"/>
    <w:rsid w:val="00FB2C81"/>
    <w:rsid w:val="00FB35C5"/>
    <w:rsid w:val="00FB3E84"/>
    <w:rsid w:val="00FB4092"/>
    <w:rsid w:val="00FB487E"/>
    <w:rsid w:val="00FB57D1"/>
    <w:rsid w:val="00FB61D9"/>
    <w:rsid w:val="00FB6348"/>
    <w:rsid w:val="00FB67E1"/>
    <w:rsid w:val="00FB7E6A"/>
    <w:rsid w:val="00FC00DC"/>
    <w:rsid w:val="00FC0E13"/>
    <w:rsid w:val="00FC13FE"/>
    <w:rsid w:val="00FC1EBD"/>
    <w:rsid w:val="00FC2D8D"/>
    <w:rsid w:val="00FC3626"/>
    <w:rsid w:val="00FC48A0"/>
    <w:rsid w:val="00FC4F69"/>
    <w:rsid w:val="00FC4F93"/>
    <w:rsid w:val="00FC5C99"/>
    <w:rsid w:val="00FC6B97"/>
    <w:rsid w:val="00FC79BF"/>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60C"/>
    <w:rsid w:val="00FE4ACB"/>
    <w:rsid w:val="00FE4BCC"/>
    <w:rsid w:val="00FE4CC0"/>
    <w:rsid w:val="00FE501A"/>
    <w:rsid w:val="00FE564C"/>
    <w:rsid w:val="00FE5949"/>
    <w:rsid w:val="00FE5B44"/>
    <w:rsid w:val="00FE70EE"/>
    <w:rsid w:val="00FE710B"/>
    <w:rsid w:val="00FE7206"/>
    <w:rsid w:val="00FE728C"/>
    <w:rsid w:val="00FE75C7"/>
    <w:rsid w:val="00FE7BC0"/>
    <w:rsid w:val="00FF107E"/>
    <w:rsid w:val="00FF202A"/>
    <w:rsid w:val="00FF24FF"/>
    <w:rsid w:val="00FF2EC6"/>
    <w:rsid w:val="00FF3665"/>
    <w:rsid w:val="00FF53D0"/>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6770957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1977418696">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3686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mailto:tim.osmak@sidg.si" TargetMode="External"/><Relationship Id="rId14" Type="http://schemas.openxmlformats.org/officeDocument/2006/relationships/hyperlink" Target="https://ejn.gov.si/ponudba/pages/aktualno/aktualno_jnc_podrobno.xhtml?zadevaId=31773"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747</TotalTime>
  <Pages>17</Pages>
  <Words>6618</Words>
  <Characters>37723</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44253</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86</cp:revision>
  <cp:lastPrinted>2021-09-14T12:45:00Z</cp:lastPrinted>
  <dcterms:created xsi:type="dcterms:W3CDTF">2023-09-12T06:00:00Z</dcterms:created>
  <dcterms:modified xsi:type="dcterms:W3CDTF">2023-10-18T10:48:00Z</dcterms:modified>
</cp:coreProperties>
</file>